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821C7" w14:textId="3DE4DC84" w:rsidR="00F47E9A" w:rsidRPr="00800386" w:rsidRDefault="00842497" w:rsidP="00800386">
      <w:pPr>
        <w:pBdr>
          <w:top w:val="double" w:sz="18" w:space="1" w:color="4472C4" w:themeColor="accent1"/>
          <w:left w:val="double" w:sz="18" w:space="4" w:color="4472C4" w:themeColor="accent1"/>
          <w:bottom w:val="double" w:sz="18" w:space="1" w:color="4472C4" w:themeColor="accent1"/>
          <w:right w:val="double" w:sz="18" w:space="4" w:color="4472C4" w:themeColor="accent1"/>
        </w:pBdr>
        <w:jc w:val="left"/>
        <w:rPr>
          <w:b/>
          <w:bCs/>
          <w:sz w:val="24"/>
          <w:szCs w:val="10"/>
        </w:rPr>
      </w:pPr>
      <w:r w:rsidRPr="00800386">
        <w:rPr>
          <w:b/>
          <w:bCs/>
          <w:sz w:val="24"/>
          <w:szCs w:val="10"/>
        </w:rPr>
        <w:t>Sermon:</w:t>
      </w:r>
      <w:r w:rsidR="00D91AC8" w:rsidRPr="00800386">
        <w:rPr>
          <w:b/>
          <w:bCs/>
          <w:sz w:val="24"/>
          <w:szCs w:val="10"/>
        </w:rPr>
        <w:t xml:space="preserve"> Faith &amp; Decision Making</w:t>
      </w:r>
      <w:r w:rsidR="00800386">
        <w:rPr>
          <w:b/>
          <w:bCs/>
          <w:sz w:val="24"/>
          <w:szCs w:val="10"/>
        </w:rPr>
        <w:t>, by Major Mike Puddicombe</w:t>
      </w:r>
    </w:p>
    <w:p w14:paraId="23249F18" w14:textId="2A9CC104" w:rsidR="00842497" w:rsidRPr="00800386" w:rsidRDefault="00842497" w:rsidP="00800386">
      <w:pPr>
        <w:pBdr>
          <w:top w:val="double" w:sz="18" w:space="1" w:color="4472C4" w:themeColor="accent1"/>
          <w:left w:val="double" w:sz="18" w:space="4" w:color="4472C4" w:themeColor="accent1"/>
          <w:bottom w:val="double" w:sz="18" w:space="1" w:color="4472C4" w:themeColor="accent1"/>
          <w:right w:val="double" w:sz="18" w:space="4" w:color="4472C4" w:themeColor="accent1"/>
        </w:pBdr>
        <w:jc w:val="left"/>
        <w:rPr>
          <w:b/>
          <w:bCs/>
          <w:sz w:val="24"/>
          <w:szCs w:val="10"/>
        </w:rPr>
      </w:pPr>
      <w:r w:rsidRPr="00800386">
        <w:rPr>
          <w:b/>
          <w:bCs/>
          <w:sz w:val="24"/>
          <w:szCs w:val="10"/>
        </w:rPr>
        <w:t>Scripture:</w:t>
      </w:r>
      <w:r w:rsidR="00D91AC8" w:rsidRPr="00800386">
        <w:rPr>
          <w:b/>
          <w:bCs/>
          <w:sz w:val="24"/>
          <w:szCs w:val="10"/>
        </w:rPr>
        <w:t xml:space="preserve"> Jonah 1</w:t>
      </w:r>
    </w:p>
    <w:p w14:paraId="4EF8205A" w14:textId="35C595F0" w:rsidR="00842497" w:rsidRPr="00800386" w:rsidRDefault="00842497" w:rsidP="00800386">
      <w:pPr>
        <w:pBdr>
          <w:top w:val="double" w:sz="18" w:space="1" w:color="4472C4" w:themeColor="accent1"/>
          <w:left w:val="double" w:sz="18" w:space="4" w:color="4472C4" w:themeColor="accent1"/>
          <w:bottom w:val="double" w:sz="18" w:space="1" w:color="4472C4" w:themeColor="accent1"/>
          <w:right w:val="double" w:sz="18" w:space="4" w:color="4472C4" w:themeColor="accent1"/>
        </w:pBdr>
        <w:jc w:val="left"/>
        <w:rPr>
          <w:b/>
          <w:bCs/>
          <w:sz w:val="24"/>
          <w:szCs w:val="10"/>
        </w:rPr>
      </w:pPr>
      <w:r w:rsidRPr="00800386">
        <w:rPr>
          <w:b/>
          <w:bCs/>
          <w:sz w:val="24"/>
          <w:szCs w:val="10"/>
        </w:rPr>
        <w:t>Series:</w:t>
      </w:r>
      <w:r w:rsidR="00D91AC8" w:rsidRPr="00800386">
        <w:rPr>
          <w:b/>
          <w:bCs/>
          <w:sz w:val="24"/>
          <w:szCs w:val="10"/>
        </w:rPr>
        <w:t xml:space="preserve"> Real Life Faith</w:t>
      </w:r>
    </w:p>
    <w:p w14:paraId="1FFE0539" w14:textId="21A0FACF" w:rsidR="00842497" w:rsidRPr="00800386" w:rsidRDefault="00842497" w:rsidP="00800386">
      <w:pPr>
        <w:pBdr>
          <w:top w:val="double" w:sz="18" w:space="1" w:color="4472C4" w:themeColor="accent1"/>
          <w:left w:val="double" w:sz="18" w:space="4" w:color="4472C4" w:themeColor="accent1"/>
          <w:bottom w:val="double" w:sz="18" w:space="1" w:color="4472C4" w:themeColor="accent1"/>
          <w:right w:val="double" w:sz="18" w:space="4" w:color="4472C4" w:themeColor="accent1"/>
        </w:pBdr>
        <w:jc w:val="left"/>
        <w:rPr>
          <w:b/>
          <w:bCs/>
          <w:sz w:val="24"/>
          <w:szCs w:val="10"/>
        </w:rPr>
      </w:pPr>
      <w:r w:rsidRPr="00800386">
        <w:rPr>
          <w:b/>
          <w:bCs/>
          <w:sz w:val="24"/>
          <w:szCs w:val="10"/>
        </w:rPr>
        <w:t>Subject:</w:t>
      </w:r>
      <w:r w:rsidR="00D91AC8" w:rsidRPr="00800386">
        <w:rPr>
          <w:b/>
          <w:bCs/>
          <w:sz w:val="24"/>
          <w:szCs w:val="10"/>
        </w:rPr>
        <w:t xml:space="preserve"> God’s Will, </w:t>
      </w:r>
      <w:r w:rsidR="00800386">
        <w:rPr>
          <w:b/>
          <w:bCs/>
          <w:sz w:val="24"/>
          <w:szCs w:val="10"/>
        </w:rPr>
        <w:t>D</w:t>
      </w:r>
      <w:r w:rsidR="00D91AC8" w:rsidRPr="00800386">
        <w:rPr>
          <w:b/>
          <w:bCs/>
          <w:sz w:val="24"/>
          <w:szCs w:val="10"/>
        </w:rPr>
        <w:t xml:space="preserve">ecision </w:t>
      </w:r>
      <w:r w:rsidR="00800386">
        <w:rPr>
          <w:b/>
          <w:bCs/>
          <w:sz w:val="24"/>
          <w:szCs w:val="10"/>
        </w:rPr>
        <w:t>M</w:t>
      </w:r>
      <w:r w:rsidR="00D91AC8" w:rsidRPr="00800386">
        <w:rPr>
          <w:b/>
          <w:bCs/>
          <w:sz w:val="24"/>
          <w:szCs w:val="10"/>
        </w:rPr>
        <w:t>aking</w:t>
      </w:r>
    </w:p>
    <w:p w14:paraId="6F1B1E17" w14:textId="77777777" w:rsidR="00842497" w:rsidRDefault="00842497" w:rsidP="00842497">
      <w:pPr>
        <w:jc w:val="left"/>
        <w:rPr>
          <w:sz w:val="24"/>
          <w:szCs w:val="10"/>
        </w:rPr>
      </w:pPr>
    </w:p>
    <w:p w14:paraId="1844EBD7" w14:textId="0EC595CC" w:rsidR="00D91AC8" w:rsidRPr="00D91AC8" w:rsidRDefault="00D91AC8" w:rsidP="00D91AC8">
      <w:pPr>
        <w:jc w:val="left"/>
        <w:rPr>
          <w:b/>
          <w:bCs/>
          <w:sz w:val="24"/>
          <w:szCs w:val="10"/>
        </w:rPr>
      </w:pPr>
      <w:r>
        <w:rPr>
          <w:b/>
          <w:bCs/>
          <w:sz w:val="24"/>
          <w:szCs w:val="10"/>
        </w:rPr>
        <w:t xml:space="preserve">A. </w:t>
      </w:r>
      <w:r w:rsidRPr="00D91AC8">
        <w:rPr>
          <w:b/>
          <w:bCs/>
          <w:sz w:val="24"/>
          <w:szCs w:val="10"/>
        </w:rPr>
        <w:t>INTRODUCTION</w:t>
      </w:r>
    </w:p>
    <w:p w14:paraId="38F2C069" w14:textId="77777777" w:rsidR="00D91AC8" w:rsidRDefault="00D91AC8" w:rsidP="00D91AC8">
      <w:pPr>
        <w:jc w:val="left"/>
        <w:rPr>
          <w:sz w:val="24"/>
          <w:szCs w:val="10"/>
        </w:rPr>
      </w:pPr>
    </w:p>
    <w:p w14:paraId="3669FE1F" w14:textId="18C9FEE9" w:rsidR="00D91AC8" w:rsidRPr="00D91AC8" w:rsidRDefault="00D91AC8" w:rsidP="00D91AC8">
      <w:pPr>
        <w:jc w:val="left"/>
        <w:rPr>
          <w:sz w:val="24"/>
          <w:szCs w:val="10"/>
        </w:rPr>
      </w:pPr>
      <w:r w:rsidRPr="00D91AC8">
        <w:rPr>
          <w:sz w:val="24"/>
          <w:szCs w:val="10"/>
        </w:rPr>
        <w:t>We are starting a new series called "Real Life Faith"</w:t>
      </w:r>
    </w:p>
    <w:p w14:paraId="1B46C1F5" w14:textId="77777777" w:rsidR="00D91AC8" w:rsidRPr="00D91AC8" w:rsidRDefault="00D91AC8" w:rsidP="00D91AC8">
      <w:pPr>
        <w:numPr>
          <w:ilvl w:val="0"/>
          <w:numId w:val="1"/>
        </w:numPr>
        <w:jc w:val="left"/>
        <w:rPr>
          <w:sz w:val="24"/>
          <w:szCs w:val="10"/>
        </w:rPr>
      </w:pPr>
      <w:r w:rsidRPr="00D91AC8">
        <w:rPr>
          <w:sz w:val="24"/>
          <w:szCs w:val="10"/>
        </w:rPr>
        <w:t>in this series we are going to park ourselves in the book of Jonah</w:t>
      </w:r>
    </w:p>
    <w:p w14:paraId="048B8D8E" w14:textId="77777777" w:rsidR="00D91AC8" w:rsidRPr="00D91AC8" w:rsidRDefault="00D91AC8" w:rsidP="00D91AC8">
      <w:pPr>
        <w:numPr>
          <w:ilvl w:val="0"/>
          <w:numId w:val="1"/>
        </w:numPr>
        <w:jc w:val="left"/>
        <w:rPr>
          <w:sz w:val="24"/>
          <w:szCs w:val="10"/>
        </w:rPr>
      </w:pPr>
      <w:r w:rsidRPr="00D91AC8">
        <w:rPr>
          <w:sz w:val="24"/>
          <w:szCs w:val="10"/>
        </w:rPr>
        <w:t>we are going to look at how our faith is lived out in our everyday experiences</w:t>
      </w:r>
    </w:p>
    <w:p w14:paraId="78C220E0" w14:textId="77777777" w:rsidR="00D91AC8" w:rsidRPr="00D91AC8" w:rsidRDefault="00D91AC8" w:rsidP="00D91AC8">
      <w:pPr>
        <w:numPr>
          <w:ilvl w:val="0"/>
          <w:numId w:val="1"/>
        </w:numPr>
        <w:jc w:val="left"/>
        <w:rPr>
          <w:sz w:val="24"/>
          <w:szCs w:val="10"/>
        </w:rPr>
      </w:pPr>
      <w:r w:rsidRPr="00D91AC8">
        <w:rPr>
          <w:sz w:val="24"/>
          <w:szCs w:val="10"/>
        </w:rPr>
        <w:t>the good, the bad, and the ugly</w:t>
      </w:r>
    </w:p>
    <w:p w14:paraId="6092BBA6" w14:textId="77777777" w:rsidR="00D91AC8" w:rsidRDefault="00D91AC8" w:rsidP="00D91AC8">
      <w:pPr>
        <w:jc w:val="left"/>
        <w:rPr>
          <w:sz w:val="24"/>
          <w:szCs w:val="10"/>
        </w:rPr>
      </w:pPr>
    </w:p>
    <w:p w14:paraId="4086A102" w14:textId="634669AD" w:rsidR="00D91AC8" w:rsidRPr="00D91AC8" w:rsidRDefault="00D91AC8" w:rsidP="00D91AC8">
      <w:pPr>
        <w:jc w:val="left"/>
        <w:rPr>
          <w:b/>
          <w:bCs/>
          <w:sz w:val="24"/>
          <w:szCs w:val="10"/>
        </w:rPr>
      </w:pPr>
      <w:r>
        <w:rPr>
          <w:b/>
          <w:bCs/>
          <w:sz w:val="24"/>
          <w:szCs w:val="10"/>
        </w:rPr>
        <w:t xml:space="preserve">B. </w:t>
      </w:r>
      <w:r w:rsidRPr="00D91AC8">
        <w:rPr>
          <w:b/>
          <w:bCs/>
          <w:sz w:val="24"/>
          <w:szCs w:val="10"/>
        </w:rPr>
        <w:t>HOW I STRUGGLE WITH THIS</w:t>
      </w:r>
      <w:r w:rsidR="00BC3836">
        <w:rPr>
          <w:b/>
          <w:bCs/>
          <w:sz w:val="24"/>
          <w:szCs w:val="10"/>
        </w:rPr>
        <w:t>?</w:t>
      </w:r>
    </w:p>
    <w:p w14:paraId="0D3364FA" w14:textId="77777777" w:rsidR="00D91AC8" w:rsidRDefault="00D91AC8" w:rsidP="00D91AC8">
      <w:pPr>
        <w:jc w:val="left"/>
        <w:rPr>
          <w:sz w:val="24"/>
          <w:szCs w:val="10"/>
        </w:rPr>
      </w:pPr>
    </w:p>
    <w:p w14:paraId="4A743C97" w14:textId="07DB9017" w:rsidR="00D91AC8" w:rsidRPr="00D91AC8" w:rsidRDefault="00D91AC8" w:rsidP="00D91AC8">
      <w:pPr>
        <w:jc w:val="left"/>
        <w:rPr>
          <w:sz w:val="24"/>
          <w:szCs w:val="10"/>
        </w:rPr>
      </w:pPr>
      <w:r w:rsidRPr="00D91AC8">
        <w:rPr>
          <w:sz w:val="24"/>
          <w:szCs w:val="10"/>
        </w:rPr>
        <w:t>I've been in church ministry for over 30 years and by far, hands down, beyond a shadow of a doubt, the most commonly asked question that I get goes something like this: </w:t>
      </w:r>
    </w:p>
    <w:p w14:paraId="68455993" w14:textId="77777777" w:rsidR="00D91AC8" w:rsidRPr="00D91AC8" w:rsidRDefault="00D91AC8" w:rsidP="00D91AC8">
      <w:pPr>
        <w:numPr>
          <w:ilvl w:val="0"/>
          <w:numId w:val="2"/>
        </w:numPr>
        <w:jc w:val="left"/>
        <w:rPr>
          <w:sz w:val="24"/>
          <w:szCs w:val="10"/>
        </w:rPr>
      </w:pPr>
      <w:r w:rsidRPr="00D91AC8">
        <w:rPr>
          <w:sz w:val="24"/>
          <w:szCs w:val="10"/>
        </w:rPr>
        <w:t>"What do you think God wants me to do? What is God's will for my life?"</w:t>
      </w:r>
    </w:p>
    <w:p w14:paraId="0D670C91" w14:textId="77777777" w:rsidR="00D91AC8" w:rsidRDefault="00D91AC8" w:rsidP="00D91AC8">
      <w:pPr>
        <w:jc w:val="left"/>
        <w:rPr>
          <w:sz w:val="24"/>
          <w:szCs w:val="10"/>
        </w:rPr>
      </w:pPr>
    </w:p>
    <w:p w14:paraId="478A4BBF" w14:textId="4465B895" w:rsidR="00D91AC8" w:rsidRPr="00D91AC8" w:rsidRDefault="00D91AC8" w:rsidP="00D91AC8">
      <w:pPr>
        <w:jc w:val="left"/>
        <w:rPr>
          <w:sz w:val="24"/>
          <w:szCs w:val="10"/>
        </w:rPr>
      </w:pPr>
      <w:r w:rsidRPr="00D91AC8">
        <w:rPr>
          <w:sz w:val="24"/>
          <w:szCs w:val="10"/>
        </w:rPr>
        <w:t>It is actually a question I can't answer very well - or at all.</w:t>
      </w:r>
    </w:p>
    <w:p w14:paraId="1F88B515" w14:textId="77777777" w:rsidR="00D91AC8" w:rsidRPr="00D91AC8" w:rsidRDefault="00D91AC8" w:rsidP="00D91AC8">
      <w:pPr>
        <w:numPr>
          <w:ilvl w:val="0"/>
          <w:numId w:val="3"/>
        </w:numPr>
        <w:jc w:val="left"/>
        <w:rPr>
          <w:sz w:val="24"/>
          <w:szCs w:val="10"/>
        </w:rPr>
      </w:pPr>
      <w:r w:rsidRPr="00D91AC8">
        <w:rPr>
          <w:sz w:val="24"/>
          <w:szCs w:val="10"/>
        </w:rPr>
        <w:t>it is a big question that requires some decisions to be made</w:t>
      </w:r>
    </w:p>
    <w:p w14:paraId="1F5CBAF9" w14:textId="77777777" w:rsidR="00D91AC8" w:rsidRDefault="00D91AC8" w:rsidP="00D91AC8">
      <w:pPr>
        <w:jc w:val="left"/>
        <w:rPr>
          <w:sz w:val="24"/>
          <w:szCs w:val="10"/>
        </w:rPr>
      </w:pPr>
    </w:p>
    <w:p w14:paraId="5A97A02C" w14:textId="4559C163" w:rsidR="00D91AC8" w:rsidRPr="00D91AC8" w:rsidRDefault="00D91AC8" w:rsidP="00D91AC8">
      <w:pPr>
        <w:jc w:val="left"/>
        <w:rPr>
          <w:sz w:val="24"/>
          <w:szCs w:val="10"/>
        </w:rPr>
      </w:pPr>
      <w:r w:rsidRPr="00D91AC8">
        <w:rPr>
          <w:sz w:val="24"/>
          <w:szCs w:val="10"/>
        </w:rPr>
        <w:t>And if we are all honest, we have all made some bad decisions in our life time</w:t>
      </w:r>
    </w:p>
    <w:p w14:paraId="05E8A502" w14:textId="77777777" w:rsidR="00D91AC8" w:rsidRPr="00D91AC8" w:rsidRDefault="00D91AC8" w:rsidP="00D91AC8">
      <w:pPr>
        <w:numPr>
          <w:ilvl w:val="0"/>
          <w:numId w:val="4"/>
        </w:numPr>
        <w:jc w:val="left"/>
        <w:rPr>
          <w:sz w:val="24"/>
          <w:szCs w:val="10"/>
        </w:rPr>
      </w:pPr>
      <w:r w:rsidRPr="00D91AC8">
        <w:rPr>
          <w:sz w:val="24"/>
          <w:szCs w:val="10"/>
        </w:rPr>
        <w:t>Have any of you ever made a permanent decision based on a temporary emotion? </w:t>
      </w:r>
    </w:p>
    <w:p w14:paraId="490EFC37" w14:textId="77777777" w:rsidR="00D91AC8" w:rsidRPr="00D91AC8" w:rsidRDefault="00D91AC8" w:rsidP="00D91AC8">
      <w:pPr>
        <w:numPr>
          <w:ilvl w:val="0"/>
          <w:numId w:val="4"/>
        </w:numPr>
        <w:jc w:val="left"/>
        <w:rPr>
          <w:sz w:val="24"/>
          <w:szCs w:val="10"/>
        </w:rPr>
      </w:pPr>
      <w:r w:rsidRPr="00D91AC8">
        <w:rPr>
          <w:sz w:val="24"/>
          <w:szCs w:val="10"/>
        </w:rPr>
        <w:t>Any of you ever lost your temper when you shouldn't have? </w:t>
      </w:r>
    </w:p>
    <w:p w14:paraId="5EEEB68D" w14:textId="77777777" w:rsidR="00D91AC8" w:rsidRPr="00D91AC8" w:rsidRDefault="00D91AC8" w:rsidP="00D91AC8">
      <w:pPr>
        <w:numPr>
          <w:ilvl w:val="0"/>
          <w:numId w:val="4"/>
        </w:numPr>
        <w:jc w:val="left"/>
        <w:rPr>
          <w:sz w:val="24"/>
          <w:szCs w:val="10"/>
        </w:rPr>
      </w:pPr>
      <w:r w:rsidRPr="00D91AC8">
        <w:rPr>
          <w:sz w:val="24"/>
          <w:szCs w:val="10"/>
        </w:rPr>
        <w:t>I remember so jobs I had that were bad decisions</w:t>
      </w:r>
    </w:p>
    <w:p w14:paraId="06DE20A2" w14:textId="77777777" w:rsidR="00D91AC8" w:rsidRPr="00D91AC8" w:rsidRDefault="00D91AC8" w:rsidP="00D91AC8">
      <w:pPr>
        <w:numPr>
          <w:ilvl w:val="0"/>
          <w:numId w:val="4"/>
        </w:numPr>
        <w:jc w:val="left"/>
        <w:rPr>
          <w:sz w:val="24"/>
          <w:szCs w:val="10"/>
        </w:rPr>
      </w:pPr>
      <w:r w:rsidRPr="00D91AC8">
        <w:rPr>
          <w:sz w:val="24"/>
          <w:szCs w:val="10"/>
        </w:rPr>
        <w:t>I remember some friends that were bad decisions</w:t>
      </w:r>
    </w:p>
    <w:p w14:paraId="12969F6D" w14:textId="77777777" w:rsidR="00D91AC8" w:rsidRPr="00D91AC8" w:rsidRDefault="00D91AC8" w:rsidP="00D91AC8">
      <w:pPr>
        <w:numPr>
          <w:ilvl w:val="0"/>
          <w:numId w:val="4"/>
        </w:numPr>
        <w:jc w:val="left"/>
        <w:rPr>
          <w:sz w:val="24"/>
          <w:szCs w:val="10"/>
        </w:rPr>
      </w:pPr>
      <w:r w:rsidRPr="00D91AC8">
        <w:rPr>
          <w:sz w:val="24"/>
          <w:szCs w:val="10"/>
        </w:rPr>
        <w:t>I remember doing some things that were bad decisions</w:t>
      </w:r>
    </w:p>
    <w:p w14:paraId="376ED165" w14:textId="77777777" w:rsidR="00D91AC8" w:rsidRPr="00D91AC8" w:rsidRDefault="00D91AC8" w:rsidP="00D91AC8">
      <w:pPr>
        <w:numPr>
          <w:ilvl w:val="0"/>
          <w:numId w:val="4"/>
        </w:numPr>
        <w:jc w:val="left"/>
        <w:rPr>
          <w:sz w:val="24"/>
          <w:szCs w:val="10"/>
        </w:rPr>
      </w:pPr>
      <w:r w:rsidRPr="00D91AC8">
        <w:rPr>
          <w:sz w:val="24"/>
          <w:szCs w:val="10"/>
        </w:rPr>
        <w:t>Skinny dipping at Whistler</w:t>
      </w:r>
    </w:p>
    <w:p w14:paraId="7E5E5602" w14:textId="77777777" w:rsidR="00842497" w:rsidRDefault="00842497" w:rsidP="00D91AC8">
      <w:pPr>
        <w:jc w:val="left"/>
        <w:rPr>
          <w:sz w:val="24"/>
          <w:szCs w:val="10"/>
        </w:rPr>
      </w:pPr>
    </w:p>
    <w:p w14:paraId="20217164" w14:textId="1F5103AB" w:rsidR="00D91AC8" w:rsidRPr="00D91AC8" w:rsidRDefault="00D91AC8" w:rsidP="00D91AC8">
      <w:pPr>
        <w:jc w:val="left"/>
        <w:rPr>
          <w:b/>
          <w:bCs/>
          <w:sz w:val="24"/>
          <w:szCs w:val="10"/>
        </w:rPr>
      </w:pPr>
      <w:r w:rsidRPr="00D91AC8">
        <w:rPr>
          <w:b/>
          <w:bCs/>
          <w:sz w:val="24"/>
          <w:szCs w:val="10"/>
        </w:rPr>
        <w:t>C. HOW DO WE ALL STRUGGLE WITH THIS</w:t>
      </w:r>
      <w:r w:rsidR="00BC3836">
        <w:rPr>
          <w:b/>
          <w:bCs/>
          <w:sz w:val="24"/>
          <w:szCs w:val="10"/>
        </w:rPr>
        <w:t>?</w:t>
      </w:r>
    </w:p>
    <w:p w14:paraId="5E41E02D" w14:textId="77777777" w:rsidR="00D91AC8" w:rsidRDefault="00D91AC8" w:rsidP="00D91AC8">
      <w:pPr>
        <w:jc w:val="left"/>
        <w:rPr>
          <w:sz w:val="24"/>
          <w:szCs w:val="10"/>
        </w:rPr>
      </w:pPr>
    </w:p>
    <w:p w14:paraId="29CE2872" w14:textId="437DAB4A" w:rsidR="00D91AC8" w:rsidRPr="00D91AC8" w:rsidRDefault="00D91AC8" w:rsidP="00D91AC8">
      <w:pPr>
        <w:jc w:val="left"/>
        <w:rPr>
          <w:sz w:val="24"/>
          <w:szCs w:val="10"/>
        </w:rPr>
      </w:pPr>
      <w:r w:rsidRPr="00D91AC8">
        <w:rPr>
          <w:b/>
          <w:bCs/>
          <w:sz w:val="24"/>
          <w:szCs w:val="10"/>
        </w:rPr>
        <w:t>The </w:t>
      </w:r>
      <w:r w:rsidRPr="00D91AC8">
        <w:rPr>
          <w:b/>
          <w:bCs/>
          <w:sz w:val="24"/>
          <w:szCs w:val="10"/>
          <w:u w:val="single"/>
        </w:rPr>
        <w:t>decisions</w:t>
      </w:r>
      <w:r w:rsidRPr="00D91AC8">
        <w:rPr>
          <w:b/>
          <w:bCs/>
          <w:sz w:val="24"/>
          <w:szCs w:val="10"/>
        </w:rPr>
        <w:t> that we make today determine the </w:t>
      </w:r>
      <w:r w:rsidRPr="00D91AC8">
        <w:rPr>
          <w:b/>
          <w:bCs/>
          <w:sz w:val="24"/>
          <w:szCs w:val="10"/>
          <w:u w:val="single"/>
        </w:rPr>
        <w:t>stories</w:t>
      </w:r>
      <w:r w:rsidRPr="00D91AC8">
        <w:rPr>
          <w:b/>
          <w:bCs/>
          <w:sz w:val="24"/>
          <w:szCs w:val="10"/>
        </w:rPr>
        <w:t> that we tell tomorrow. </w:t>
      </w:r>
    </w:p>
    <w:p w14:paraId="6BB25D9B" w14:textId="77777777" w:rsidR="00D91AC8" w:rsidRDefault="00D91AC8" w:rsidP="00D91AC8">
      <w:pPr>
        <w:jc w:val="left"/>
        <w:rPr>
          <w:sz w:val="24"/>
          <w:szCs w:val="10"/>
        </w:rPr>
      </w:pPr>
    </w:p>
    <w:p w14:paraId="64F25409" w14:textId="1A849770" w:rsidR="00D91AC8" w:rsidRPr="00D91AC8" w:rsidRDefault="00D91AC8" w:rsidP="00D91AC8">
      <w:pPr>
        <w:jc w:val="left"/>
        <w:rPr>
          <w:sz w:val="24"/>
          <w:szCs w:val="10"/>
        </w:rPr>
      </w:pPr>
      <w:r w:rsidRPr="00D91AC8">
        <w:rPr>
          <w:sz w:val="24"/>
          <w:szCs w:val="10"/>
        </w:rPr>
        <w:t>So important. Our decisions matter so much. </w:t>
      </w:r>
    </w:p>
    <w:p w14:paraId="75329172" w14:textId="77777777" w:rsidR="00D91AC8" w:rsidRDefault="00D91AC8" w:rsidP="00D91AC8">
      <w:pPr>
        <w:jc w:val="left"/>
        <w:rPr>
          <w:sz w:val="24"/>
          <w:szCs w:val="10"/>
        </w:rPr>
      </w:pPr>
    </w:p>
    <w:p w14:paraId="3F8EC712" w14:textId="34BDECCF" w:rsidR="00D91AC8" w:rsidRPr="00D91AC8" w:rsidRDefault="00D91AC8" w:rsidP="00D91AC8">
      <w:pPr>
        <w:jc w:val="left"/>
        <w:rPr>
          <w:sz w:val="24"/>
          <w:szCs w:val="10"/>
        </w:rPr>
      </w:pPr>
      <w:r w:rsidRPr="00D91AC8">
        <w:rPr>
          <w:sz w:val="24"/>
          <w:szCs w:val="10"/>
        </w:rPr>
        <w:t>In fact, who are you today? </w:t>
      </w:r>
    </w:p>
    <w:p w14:paraId="6377C34C" w14:textId="77777777" w:rsidR="00D91AC8" w:rsidRPr="00D91AC8" w:rsidRDefault="00D91AC8" w:rsidP="00D91AC8">
      <w:pPr>
        <w:numPr>
          <w:ilvl w:val="0"/>
          <w:numId w:val="6"/>
        </w:numPr>
        <w:jc w:val="left"/>
        <w:rPr>
          <w:sz w:val="24"/>
          <w:szCs w:val="10"/>
        </w:rPr>
      </w:pPr>
      <w:r w:rsidRPr="00D91AC8">
        <w:rPr>
          <w:sz w:val="24"/>
          <w:szCs w:val="10"/>
        </w:rPr>
        <w:t>You are a result of the decisions that you made in the past. </w:t>
      </w:r>
    </w:p>
    <w:p w14:paraId="048C1893" w14:textId="77777777" w:rsidR="00D91AC8" w:rsidRPr="00D91AC8" w:rsidRDefault="00D91AC8" w:rsidP="00D91AC8">
      <w:pPr>
        <w:numPr>
          <w:ilvl w:val="0"/>
          <w:numId w:val="6"/>
        </w:numPr>
        <w:jc w:val="left"/>
        <w:rPr>
          <w:sz w:val="24"/>
          <w:szCs w:val="10"/>
        </w:rPr>
      </w:pPr>
      <w:r w:rsidRPr="00D91AC8">
        <w:rPr>
          <w:sz w:val="24"/>
          <w:szCs w:val="10"/>
        </w:rPr>
        <w:t>Who will you become and what will you be able to accomplish in the future? </w:t>
      </w:r>
    </w:p>
    <w:p w14:paraId="0D976A57" w14:textId="77777777" w:rsidR="00D91AC8" w:rsidRPr="00D91AC8" w:rsidRDefault="00D91AC8" w:rsidP="00D91AC8">
      <w:pPr>
        <w:numPr>
          <w:ilvl w:val="0"/>
          <w:numId w:val="6"/>
        </w:numPr>
        <w:jc w:val="left"/>
        <w:rPr>
          <w:sz w:val="24"/>
          <w:szCs w:val="10"/>
        </w:rPr>
      </w:pPr>
      <w:r w:rsidRPr="00D91AC8">
        <w:rPr>
          <w:sz w:val="24"/>
          <w:szCs w:val="10"/>
        </w:rPr>
        <w:t>For the most part, it will be a direct result of the decisions that you make today.</w:t>
      </w:r>
    </w:p>
    <w:p w14:paraId="7247B7DE" w14:textId="77777777" w:rsidR="00D91AC8" w:rsidRDefault="00D91AC8" w:rsidP="00D91AC8">
      <w:pPr>
        <w:jc w:val="left"/>
        <w:rPr>
          <w:sz w:val="24"/>
          <w:szCs w:val="10"/>
        </w:rPr>
      </w:pPr>
    </w:p>
    <w:p w14:paraId="04D74228" w14:textId="3002B0DC" w:rsidR="00D91AC8" w:rsidRPr="00D91AC8" w:rsidRDefault="00D91AC8" w:rsidP="00D91AC8">
      <w:pPr>
        <w:jc w:val="left"/>
        <w:rPr>
          <w:sz w:val="24"/>
          <w:szCs w:val="10"/>
        </w:rPr>
      </w:pPr>
      <w:r w:rsidRPr="00D91AC8">
        <w:rPr>
          <w:sz w:val="24"/>
          <w:szCs w:val="10"/>
        </w:rPr>
        <w:t>And the young people and kids of today are going to have a tougher time making wise decisions than we did.</w:t>
      </w:r>
    </w:p>
    <w:p w14:paraId="5111B4FF" w14:textId="77777777" w:rsidR="00D91AC8" w:rsidRPr="00D91AC8" w:rsidRDefault="00D91AC8" w:rsidP="00D91AC8">
      <w:pPr>
        <w:numPr>
          <w:ilvl w:val="0"/>
          <w:numId w:val="7"/>
        </w:numPr>
        <w:jc w:val="left"/>
        <w:rPr>
          <w:sz w:val="24"/>
          <w:szCs w:val="10"/>
        </w:rPr>
      </w:pPr>
      <w:r w:rsidRPr="00D91AC8">
        <w:rPr>
          <w:sz w:val="24"/>
          <w:szCs w:val="10"/>
        </w:rPr>
        <w:t>Why? Because this generation has far more options than any previous generation.</w:t>
      </w:r>
    </w:p>
    <w:p w14:paraId="2F598AE1" w14:textId="38B62B0F" w:rsidR="00D91AC8" w:rsidRPr="00D91AC8" w:rsidRDefault="00D91AC8" w:rsidP="00D91AC8">
      <w:pPr>
        <w:numPr>
          <w:ilvl w:val="0"/>
          <w:numId w:val="7"/>
        </w:numPr>
        <w:jc w:val="left"/>
        <w:rPr>
          <w:sz w:val="24"/>
          <w:szCs w:val="10"/>
        </w:rPr>
      </w:pPr>
      <w:r w:rsidRPr="00D91AC8">
        <w:rPr>
          <w:sz w:val="24"/>
          <w:szCs w:val="10"/>
        </w:rPr>
        <w:t>when I was a kid, we had the choice of 3 TV channels</w:t>
      </w:r>
    </w:p>
    <w:p w14:paraId="1931B754" w14:textId="2C2DC89B" w:rsidR="00D91AC8" w:rsidRPr="00D91AC8" w:rsidRDefault="00D91AC8" w:rsidP="00D91AC8">
      <w:pPr>
        <w:numPr>
          <w:ilvl w:val="0"/>
          <w:numId w:val="7"/>
        </w:numPr>
        <w:jc w:val="left"/>
        <w:rPr>
          <w:sz w:val="24"/>
          <w:szCs w:val="10"/>
        </w:rPr>
      </w:pPr>
      <w:r w:rsidRPr="00D91AC8">
        <w:rPr>
          <w:sz w:val="24"/>
          <w:szCs w:val="10"/>
        </w:rPr>
        <w:t>we went to a movie theatre based on what 1 movie was playing there.</w:t>
      </w:r>
    </w:p>
    <w:p w14:paraId="2352BFF9" w14:textId="3AAE15DE" w:rsidR="00D91AC8" w:rsidRPr="00D91AC8" w:rsidRDefault="00D91AC8" w:rsidP="00D91AC8">
      <w:pPr>
        <w:numPr>
          <w:ilvl w:val="0"/>
          <w:numId w:val="7"/>
        </w:numPr>
        <w:jc w:val="left"/>
        <w:rPr>
          <w:sz w:val="24"/>
          <w:szCs w:val="10"/>
        </w:rPr>
      </w:pPr>
      <w:r w:rsidRPr="00D91AC8">
        <w:rPr>
          <w:sz w:val="24"/>
          <w:szCs w:val="10"/>
        </w:rPr>
        <w:t>we finished high school and we either went to university or we went to work.</w:t>
      </w:r>
    </w:p>
    <w:p w14:paraId="389B7E9C" w14:textId="19BDD7C1" w:rsidR="00D91AC8" w:rsidRPr="00D91AC8" w:rsidRDefault="00D91AC8" w:rsidP="00D91AC8">
      <w:pPr>
        <w:numPr>
          <w:ilvl w:val="0"/>
          <w:numId w:val="7"/>
        </w:numPr>
        <w:jc w:val="left"/>
        <w:rPr>
          <w:sz w:val="24"/>
          <w:szCs w:val="10"/>
        </w:rPr>
      </w:pPr>
      <w:r w:rsidRPr="00D91AC8">
        <w:rPr>
          <w:sz w:val="24"/>
          <w:szCs w:val="10"/>
        </w:rPr>
        <w:t>decisions were easy.</w:t>
      </w:r>
    </w:p>
    <w:p w14:paraId="405507A1" w14:textId="77777777" w:rsidR="00D91AC8" w:rsidRPr="00D91AC8" w:rsidRDefault="00D91AC8" w:rsidP="00D91AC8">
      <w:pPr>
        <w:numPr>
          <w:ilvl w:val="0"/>
          <w:numId w:val="7"/>
        </w:numPr>
        <w:jc w:val="left"/>
        <w:rPr>
          <w:sz w:val="24"/>
          <w:szCs w:val="10"/>
        </w:rPr>
      </w:pPr>
      <w:r w:rsidRPr="00D91AC8">
        <w:rPr>
          <w:sz w:val="24"/>
          <w:szCs w:val="10"/>
        </w:rPr>
        <w:t>now I have 3 streaming services: Netflix, Prime, and Apple TV</w:t>
      </w:r>
    </w:p>
    <w:p w14:paraId="191286FA" w14:textId="63E6A2FB" w:rsidR="00D91AC8" w:rsidRPr="00D91AC8" w:rsidRDefault="00D91AC8" w:rsidP="00D91AC8">
      <w:pPr>
        <w:numPr>
          <w:ilvl w:val="0"/>
          <w:numId w:val="7"/>
        </w:numPr>
        <w:jc w:val="left"/>
        <w:rPr>
          <w:sz w:val="24"/>
          <w:szCs w:val="10"/>
        </w:rPr>
      </w:pPr>
      <w:r w:rsidRPr="00D91AC8">
        <w:rPr>
          <w:sz w:val="24"/>
          <w:szCs w:val="10"/>
        </w:rPr>
        <w:t>it takes me 45 minutes just to decide what watch from the thousands of options available to me.</w:t>
      </w:r>
    </w:p>
    <w:p w14:paraId="76D0F657" w14:textId="5E7B7F11" w:rsidR="00D91AC8" w:rsidRPr="00D91AC8" w:rsidRDefault="00D91AC8" w:rsidP="00D91AC8">
      <w:pPr>
        <w:numPr>
          <w:ilvl w:val="0"/>
          <w:numId w:val="7"/>
        </w:numPr>
        <w:jc w:val="left"/>
        <w:rPr>
          <w:sz w:val="24"/>
          <w:szCs w:val="10"/>
        </w:rPr>
      </w:pPr>
      <w:r w:rsidRPr="00D91AC8">
        <w:rPr>
          <w:sz w:val="24"/>
          <w:szCs w:val="10"/>
        </w:rPr>
        <w:lastRenderedPageBreak/>
        <w:t>Our local theatre has 12 screens.</w:t>
      </w:r>
    </w:p>
    <w:p w14:paraId="4987596C" w14:textId="77777777" w:rsidR="00D91AC8" w:rsidRPr="00D91AC8" w:rsidRDefault="00D91AC8" w:rsidP="00D91AC8">
      <w:pPr>
        <w:numPr>
          <w:ilvl w:val="0"/>
          <w:numId w:val="7"/>
        </w:numPr>
        <w:jc w:val="left"/>
        <w:rPr>
          <w:sz w:val="24"/>
          <w:szCs w:val="10"/>
        </w:rPr>
      </w:pPr>
      <w:r w:rsidRPr="00D91AC8">
        <w:rPr>
          <w:sz w:val="24"/>
          <w:szCs w:val="10"/>
        </w:rPr>
        <w:t>I based my undergrad and graduate degrees based on what university I lived closest to</w:t>
      </w:r>
    </w:p>
    <w:p w14:paraId="687E5AC6" w14:textId="77777777" w:rsidR="00D91AC8" w:rsidRPr="00D91AC8" w:rsidRDefault="00D91AC8" w:rsidP="00D91AC8">
      <w:pPr>
        <w:numPr>
          <w:ilvl w:val="0"/>
          <w:numId w:val="7"/>
        </w:numPr>
        <w:jc w:val="left"/>
        <w:rPr>
          <w:sz w:val="24"/>
          <w:szCs w:val="10"/>
        </w:rPr>
      </w:pPr>
      <w:r w:rsidRPr="00D91AC8">
        <w:rPr>
          <w:sz w:val="24"/>
          <w:szCs w:val="10"/>
        </w:rPr>
        <w:t>my PhD is from a university in South Africa</w:t>
      </w:r>
    </w:p>
    <w:p w14:paraId="77677E1D" w14:textId="77777777" w:rsidR="00D91AC8" w:rsidRDefault="00D91AC8" w:rsidP="00D91AC8">
      <w:pPr>
        <w:jc w:val="left"/>
        <w:rPr>
          <w:sz w:val="24"/>
          <w:szCs w:val="10"/>
        </w:rPr>
      </w:pPr>
    </w:p>
    <w:p w14:paraId="526D5644" w14:textId="382826DB" w:rsidR="00D91AC8" w:rsidRPr="00D91AC8" w:rsidRDefault="00D91AC8" w:rsidP="00D91AC8">
      <w:pPr>
        <w:jc w:val="left"/>
        <w:rPr>
          <w:sz w:val="24"/>
          <w:szCs w:val="10"/>
        </w:rPr>
      </w:pPr>
      <w:r w:rsidRPr="00D91AC8">
        <w:rPr>
          <w:sz w:val="24"/>
          <w:szCs w:val="10"/>
        </w:rPr>
        <w:t>There are so many options available today that some people end up making poor decisions or no decisions because it is so overwhelming.</w:t>
      </w:r>
    </w:p>
    <w:p w14:paraId="2092BBD1" w14:textId="77777777" w:rsidR="00D91AC8" w:rsidRDefault="00D91AC8" w:rsidP="00D91AC8">
      <w:pPr>
        <w:jc w:val="left"/>
        <w:rPr>
          <w:sz w:val="24"/>
          <w:szCs w:val="10"/>
        </w:rPr>
      </w:pPr>
    </w:p>
    <w:p w14:paraId="2F213B26" w14:textId="0206673B" w:rsidR="00D91AC8" w:rsidRPr="00D91AC8" w:rsidRDefault="00D91AC8" w:rsidP="00D91AC8">
      <w:pPr>
        <w:jc w:val="left"/>
        <w:rPr>
          <w:b/>
          <w:bCs/>
          <w:sz w:val="24"/>
          <w:szCs w:val="10"/>
        </w:rPr>
      </w:pPr>
      <w:r w:rsidRPr="00D91AC8">
        <w:rPr>
          <w:b/>
          <w:bCs/>
          <w:sz w:val="24"/>
          <w:szCs w:val="10"/>
        </w:rPr>
        <w:t>D. WHAT DOES THE BIBLE SAY ABOUT THIS</w:t>
      </w:r>
      <w:r w:rsidR="00BC3836">
        <w:rPr>
          <w:b/>
          <w:bCs/>
          <w:sz w:val="24"/>
          <w:szCs w:val="10"/>
        </w:rPr>
        <w:t>?</w:t>
      </w:r>
    </w:p>
    <w:p w14:paraId="00807CA3" w14:textId="77777777" w:rsidR="00D91AC8" w:rsidRDefault="00D91AC8" w:rsidP="00D91AC8">
      <w:pPr>
        <w:jc w:val="left"/>
        <w:rPr>
          <w:sz w:val="24"/>
          <w:szCs w:val="10"/>
        </w:rPr>
      </w:pPr>
    </w:p>
    <w:p w14:paraId="14793E29" w14:textId="77777777" w:rsidR="00D91AC8" w:rsidRPr="00D91AC8" w:rsidRDefault="00D91AC8" w:rsidP="00D91AC8">
      <w:pPr>
        <w:jc w:val="left"/>
        <w:rPr>
          <w:sz w:val="24"/>
          <w:szCs w:val="10"/>
        </w:rPr>
      </w:pPr>
      <w:r w:rsidRPr="00D91AC8">
        <w:rPr>
          <w:sz w:val="24"/>
          <w:szCs w:val="10"/>
        </w:rPr>
        <w:t>The reason I have made the decision to look at the life of Jonah this month is because it has a lot to teach us about living our faith today.</w:t>
      </w:r>
    </w:p>
    <w:p w14:paraId="165E90E5" w14:textId="77777777" w:rsidR="00D91AC8" w:rsidRDefault="00D91AC8" w:rsidP="00D91AC8">
      <w:pPr>
        <w:jc w:val="left"/>
        <w:rPr>
          <w:sz w:val="24"/>
          <w:szCs w:val="10"/>
        </w:rPr>
      </w:pPr>
    </w:p>
    <w:p w14:paraId="0A5264F8" w14:textId="006DFBB9" w:rsidR="00D91AC8" w:rsidRPr="00D91AC8" w:rsidRDefault="00D91AC8" w:rsidP="00D91AC8">
      <w:pPr>
        <w:jc w:val="left"/>
        <w:rPr>
          <w:sz w:val="24"/>
          <w:szCs w:val="10"/>
        </w:rPr>
      </w:pPr>
      <w:r w:rsidRPr="00D91AC8">
        <w:rPr>
          <w:sz w:val="24"/>
          <w:szCs w:val="10"/>
        </w:rPr>
        <w:t>And we are starting with how our faith can affect our decision making.</w:t>
      </w:r>
    </w:p>
    <w:p w14:paraId="4A027786" w14:textId="77777777" w:rsidR="00D91AC8" w:rsidRDefault="00D91AC8" w:rsidP="00D91AC8">
      <w:pPr>
        <w:jc w:val="left"/>
        <w:rPr>
          <w:sz w:val="24"/>
          <w:szCs w:val="10"/>
        </w:rPr>
      </w:pPr>
    </w:p>
    <w:p w14:paraId="15F828CE" w14:textId="44E96CDF" w:rsidR="00D91AC8" w:rsidRPr="00D91AC8" w:rsidRDefault="00D91AC8" w:rsidP="00D91AC8">
      <w:pPr>
        <w:jc w:val="left"/>
        <w:rPr>
          <w:sz w:val="24"/>
          <w:szCs w:val="10"/>
        </w:rPr>
      </w:pPr>
      <w:r w:rsidRPr="00D91AC8">
        <w:rPr>
          <w:sz w:val="24"/>
          <w:szCs w:val="10"/>
        </w:rPr>
        <w:t>Look at Jonah. It is apparent from his story that he was having a problem with his faith.</w:t>
      </w:r>
    </w:p>
    <w:p w14:paraId="6C422ED7" w14:textId="77777777" w:rsidR="00D91AC8" w:rsidRPr="00D91AC8" w:rsidRDefault="00D91AC8" w:rsidP="00D91AC8">
      <w:pPr>
        <w:numPr>
          <w:ilvl w:val="0"/>
          <w:numId w:val="8"/>
        </w:numPr>
        <w:jc w:val="left"/>
        <w:rPr>
          <w:sz w:val="24"/>
          <w:szCs w:val="10"/>
        </w:rPr>
      </w:pPr>
      <w:r w:rsidRPr="00D91AC8">
        <w:rPr>
          <w:sz w:val="24"/>
          <w:szCs w:val="10"/>
        </w:rPr>
        <w:t>we know this because he was disobeying God</w:t>
      </w:r>
    </w:p>
    <w:p w14:paraId="420BDD4D" w14:textId="77777777" w:rsidR="00D91AC8" w:rsidRPr="00D91AC8" w:rsidRDefault="00D91AC8" w:rsidP="00D91AC8">
      <w:pPr>
        <w:numPr>
          <w:ilvl w:val="0"/>
          <w:numId w:val="8"/>
        </w:numPr>
        <w:jc w:val="left"/>
        <w:rPr>
          <w:sz w:val="24"/>
          <w:szCs w:val="10"/>
        </w:rPr>
      </w:pPr>
      <w:r w:rsidRPr="00D91AC8">
        <w:rPr>
          <w:sz w:val="24"/>
          <w:szCs w:val="10"/>
        </w:rPr>
        <w:t>We know that we have come to know him if we keep his commands. </w:t>
      </w:r>
      <w:r w:rsidRPr="00D91AC8">
        <w:rPr>
          <w:sz w:val="24"/>
          <w:szCs w:val="10"/>
          <w:vertAlign w:val="superscript"/>
        </w:rPr>
        <w:t>4 </w:t>
      </w:r>
      <w:r w:rsidRPr="00D91AC8">
        <w:rPr>
          <w:sz w:val="24"/>
          <w:szCs w:val="10"/>
        </w:rPr>
        <w:t>Whoever says, “I know him,” but does not do what he commands is a liar, and the truth is not in that person. </w:t>
      </w:r>
      <w:r w:rsidRPr="00D91AC8">
        <w:rPr>
          <w:sz w:val="24"/>
          <w:szCs w:val="10"/>
          <w:vertAlign w:val="superscript"/>
        </w:rPr>
        <w:t>5 </w:t>
      </w:r>
      <w:r w:rsidRPr="00D91AC8">
        <w:rPr>
          <w:sz w:val="24"/>
          <w:szCs w:val="10"/>
        </w:rPr>
        <w:t>But if anyone obeys his word, love for God</w:t>
      </w:r>
      <w:r w:rsidRPr="00D91AC8">
        <w:rPr>
          <w:sz w:val="24"/>
          <w:szCs w:val="10"/>
          <w:vertAlign w:val="superscript"/>
        </w:rPr>
        <w:t> </w:t>
      </w:r>
      <w:r w:rsidRPr="00D91AC8">
        <w:rPr>
          <w:sz w:val="24"/>
          <w:szCs w:val="10"/>
        </w:rPr>
        <w:t>is truly made complete in them. 1 John 2:3-5</w:t>
      </w:r>
    </w:p>
    <w:p w14:paraId="0E559A97" w14:textId="77777777" w:rsidR="00D91AC8" w:rsidRDefault="00D91AC8" w:rsidP="00D91AC8">
      <w:pPr>
        <w:jc w:val="left"/>
        <w:rPr>
          <w:sz w:val="24"/>
          <w:szCs w:val="10"/>
        </w:rPr>
      </w:pPr>
    </w:p>
    <w:p w14:paraId="5C359BBA" w14:textId="5BB01D01" w:rsidR="00D91AC8" w:rsidRPr="00D91AC8" w:rsidRDefault="00D91AC8" w:rsidP="00D91AC8">
      <w:pPr>
        <w:jc w:val="left"/>
        <w:rPr>
          <w:sz w:val="24"/>
          <w:szCs w:val="10"/>
        </w:rPr>
      </w:pPr>
      <w:r w:rsidRPr="00D91AC8">
        <w:rPr>
          <w:sz w:val="24"/>
          <w:szCs w:val="10"/>
        </w:rPr>
        <w:t>And because Jonah's faith meter is approaching empty, he makes a series of bad decisions.</w:t>
      </w:r>
    </w:p>
    <w:p w14:paraId="0EE4A157" w14:textId="77777777" w:rsidR="00D91AC8" w:rsidRDefault="00D91AC8" w:rsidP="00D91AC8">
      <w:pPr>
        <w:jc w:val="left"/>
        <w:rPr>
          <w:b/>
          <w:bCs/>
          <w:sz w:val="24"/>
          <w:szCs w:val="10"/>
        </w:rPr>
      </w:pPr>
    </w:p>
    <w:p w14:paraId="0FA416B9" w14:textId="05184390" w:rsidR="00D91AC8" w:rsidRPr="00D91AC8" w:rsidRDefault="00D91AC8" w:rsidP="00D91AC8">
      <w:pPr>
        <w:jc w:val="left"/>
        <w:rPr>
          <w:sz w:val="24"/>
          <w:szCs w:val="10"/>
        </w:rPr>
      </w:pPr>
      <w:r w:rsidRPr="00D91AC8">
        <w:rPr>
          <w:b/>
          <w:bCs/>
          <w:sz w:val="24"/>
          <w:szCs w:val="10"/>
        </w:rPr>
        <w:t>First: He ran </w:t>
      </w:r>
    </w:p>
    <w:p w14:paraId="25087D1E" w14:textId="77777777" w:rsidR="00D91AC8" w:rsidRPr="00D91AC8" w:rsidRDefault="00D91AC8" w:rsidP="00D91AC8">
      <w:pPr>
        <w:numPr>
          <w:ilvl w:val="0"/>
          <w:numId w:val="9"/>
        </w:numPr>
        <w:jc w:val="left"/>
        <w:rPr>
          <w:sz w:val="24"/>
          <w:szCs w:val="10"/>
        </w:rPr>
      </w:pPr>
      <w:r w:rsidRPr="00D91AC8">
        <w:rPr>
          <w:sz w:val="24"/>
          <w:szCs w:val="10"/>
        </w:rPr>
        <w:t>he gets up and heads as far away from God as possible</w:t>
      </w:r>
    </w:p>
    <w:p w14:paraId="51B4AD6E" w14:textId="77777777" w:rsidR="00D91AC8" w:rsidRPr="00D91AC8" w:rsidRDefault="00D91AC8" w:rsidP="00D91AC8">
      <w:pPr>
        <w:numPr>
          <w:ilvl w:val="0"/>
          <w:numId w:val="9"/>
        </w:numPr>
        <w:jc w:val="left"/>
        <w:rPr>
          <w:sz w:val="24"/>
          <w:szCs w:val="10"/>
        </w:rPr>
      </w:pPr>
      <w:r w:rsidRPr="00D91AC8">
        <w:rPr>
          <w:sz w:val="24"/>
          <w:szCs w:val="10"/>
        </w:rPr>
        <w:t>common theology of the day was that deities were restricted to a certain location</w:t>
      </w:r>
    </w:p>
    <w:p w14:paraId="1B6E4462" w14:textId="77777777" w:rsidR="00D91AC8" w:rsidRPr="00D91AC8" w:rsidRDefault="00D91AC8" w:rsidP="00D91AC8">
      <w:pPr>
        <w:numPr>
          <w:ilvl w:val="0"/>
          <w:numId w:val="9"/>
        </w:numPr>
        <w:jc w:val="left"/>
        <w:rPr>
          <w:sz w:val="24"/>
          <w:szCs w:val="10"/>
        </w:rPr>
      </w:pPr>
      <w:r w:rsidRPr="00D91AC8">
        <w:rPr>
          <w:sz w:val="24"/>
          <w:szCs w:val="10"/>
        </w:rPr>
        <w:t>By leaving Israel, Jonah put God behind him</w:t>
      </w:r>
    </w:p>
    <w:p w14:paraId="70421AE5" w14:textId="77777777" w:rsidR="00D91AC8" w:rsidRPr="00D91AC8" w:rsidRDefault="00D91AC8" w:rsidP="00D91AC8">
      <w:pPr>
        <w:numPr>
          <w:ilvl w:val="0"/>
          <w:numId w:val="9"/>
        </w:numPr>
        <w:jc w:val="left"/>
        <w:rPr>
          <w:sz w:val="24"/>
          <w:szCs w:val="10"/>
        </w:rPr>
      </w:pPr>
      <w:r w:rsidRPr="00D91AC8">
        <w:rPr>
          <w:sz w:val="24"/>
          <w:szCs w:val="10"/>
        </w:rPr>
        <w:t>When our faith meter is low, God is often the furthest thing from our mind</w:t>
      </w:r>
    </w:p>
    <w:p w14:paraId="330EC558" w14:textId="77777777" w:rsidR="00D91AC8" w:rsidRPr="00D91AC8" w:rsidRDefault="00D91AC8" w:rsidP="00D91AC8">
      <w:pPr>
        <w:numPr>
          <w:ilvl w:val="0"/>
          <w:numId w:val="9"/>
        </w:numPr>
        <w:jc w:val="left"/>
        <w:rPr>
          <w:sz w:val="24"/>
          <w:szCs w:val="10"/>
        </w:rPr>
      </w:pPr>
      <w:r w:rsidRPr="00D91AC8">
        <w:rPr>
          <w:sz w:val="24"/>
          <w:szCs w:val="10"/>
        </w:rPr>
        <w:t>God is for Sundays</w:t>
      </w:r>
    </w:p>
    <w:p w14:paraId="60A06BC2" w14:textId="77777777" w:rsidR="00D91AC8" w:rsidRDefault="00D91AC8" w:rsidP="00D91AC8">
      <w:pPr>
        <w:jc w:val="left"/>
        <w:rPr>
          <w:b/>
          <w:bCs/>
          <w:sz w:val="24"/>
          <w:szCs w:val="10"/>
        </w:rPr>
      </w:pPr>
    </w:p>
    <w:p w14:paraId="58B58813" w14:textId="740E38A8" w:rsidR="00D91AC8" w:rsidRPr="00D91AC8" w:rsidRDefault="00D91AC8" w:rsidP="00D91AC8">
      <w:pPr>
        <w:jc w:val="left"/>
        <w:rPr>
          <w:sz w:val="24"/>
          <w:szCs w:val="10"/>
        </w:rPr>
      </w:pPr>
      <w:r w:rsidRPr="00D91AC8">
        <w:rPr>
          <w:b/>
          <w:bCs/>
          <w:sz w:val="24"/>
          <w:szCs w:val="10"/>
        </w:rPr>
        <w:t>Second: He slept</w:t>
      </w:r>
    </w:p>
    <w:p w14:paraId="47322934" w14:textId="77777777" w:rsidR="00D91AC8" w:rsidRPr="00D91AC8" w:rsidRDefault="00D91AC8" w:rsidP="00D91AC8">
      <w:pPr>
        <w:numPr>
          <w:ilvl w:val="0"/>
          <w:numId w:val="10"/>
        </w:numPr>
        <w:jc w:val="left"/>
        <w:rPr>
          <w:sz w:val="24"/>
          <w:szCs w:val="10"/>
        </w:rPr>
      </w:pPr>
      <w:r w:rsidRPr="00D91AC8">
        <w:rPr>
          <w:sz w:val="24"/>
          <w:szCs w:val="10"/>
        </w:rPr>
        <w:t>Jonah is so selfish and wrapped up in his own well-being that he heads to his room and sleeps</w:t>
      </w:r>
    </w:p>
    <w:p w14:paraId="6A6383BC" w14:textId="77777777" w:rsidR="00D91AC8" w:rsidRPr="00D91AC8" w:rsidRDefault="00D91AC8" w:rsidP="00D91AC8">
      <w:pPr>
        <w:numPr>
          <w:ilvl w:val="0"/>
          <w:numId w:val="10"/>
        </w:numPr>
        <w:jc w:val="left"/>
        <w:rPr>
          <w:sz w:val="24"/>
          <w:szCs w:val="10"/>
        </w:rPr>
      </w:pPr>
      <w:r w:rsidRPr="00D91AC8">
        <w:rPr>
          <w:sz w:val="24"/>
          <w:szCs w:val="10"/>
        </w:rPr>
        <w:t>there is a storm raging and the captain and crew are doing all they can to get the ship to shore</w:t>
      </w:r>
    </w:p>
    <w:p w14:paraId="06C1A6F5" w14:textId="77777777" w:rsidR="00D91AC8" w:rsidRPr="00D91AC8" w:rsidRDefault="00D91AC8" w:rsidP="00D91AC8">
      <w:pPr>
        <w:numPr>
          <w:ilvl w:val="0"/>
          <w:numId w:val="10"/>
        </w:numPr>
        <w:jc w:val="left"/>
        <w:rPr>
          <w:sz w:val="24"/>
          <w:szCs w:val="10"/>
        </w:rPr>
      </w:pPr>
      <w:r w:rsidRPr="00D91AC8">
        <w:rPr>
          <w:sz w:val="24"/>
          <w:szCs w:val="10"/>
        </w:rPr>
        <w:t>they have lost their cargo and are in danger of losing their lives</w:t>
      </w:r>
    </w:p>
    <w:p w14:paraId="4E2EA872" w14:textId="77777777" w:rsidR="00D91AC8" w:rsidRPr="00D91AC8" w:rsidRDefault="00D91AC8" w:rsidP="00D91AC8">
      <w:pPr>
        <w:numPr>
          <w:ilvl w:val="0"/>
          <w:numId w:val="10"/>
        </w:numPr>
        <w:jc w:val="left"/>
        <w:rPr>
          <w:sz w:val="24"/>
          <w:szCs w:val="10"/>
        </w:rPr>
      </w:pPr>
      <w:r w:rsidRPr="00D91AC8">
        <w:rPr>
          <w:sz w:val="24"/>
          <w:szCs w:val="10"/>
        </w:rPr>
        <w:t>Jonah is so complacent, he wasn't concerned with the well-being of the ship, the crew, or the other passengers</w:t>
      </w:r>
    </w:p>
    <w:p w14:paraId="6F00F407" w14:textId="77777777" w:rsidR="00D91AC8" w:rsidRPr="00D91AC8" w:rsidRDefault="00D91AC8" w:rsidP="00D91AC8">
      <w:pPr>
        <w:numPr>
          <w:ilvl w:val="0"/>
          <w:numId w:val="10"/>
        </w:numPr>
        <w:jc w:val="left"/>
        <w:rPr>
          <w:sz w:val="24"/>
          <w:szCs w:val="10"/>
        </w:rPr>
      </w:pPr>
      <w:r w:rsidRPr="00D91AC8">
        <w:rPr>
          <w:sz w:val="24"/>
          <w:szCs w:val="10"/>
        </w:rPr>
        <w:t>faith on empty leads to selfish decisions</w:t>
      </w:r>
    </w:p>
    <w:p w14:paraId="547CB207" w14:textId="77777777" w:rsidR="00D91AC8" w:rsidRDefault="00D91AC8" w:rsidP="00D91AC8">
      <w:pPr>
        <w:jc w:val="left"/>
        <w:rPr>
          <w:b/>
          <w:bCs/>
          <w:sz w:val="24"/>
          <w:szCs w:val="10"/>
        </w:rPr>
      </w:pPr>
    </w:p>
    <w:p w14:paraId="129EAFD9" w14:textId="0552CC85" w:rsidR="00D91AC8" w:rsidRPr="00D91AC8" w:rsidRDefault="00D91AC8" w:rsidP="00D91AC8">
      <w:pPr>
        <w:jc w:val="left"/>
        <w:rPr>
          <w:sz w:val="24"/>
          <w:szCs w:val="10"/>
        </w:rPr>
      </w:pPr>
      <w:r w:rsidRPr="00D91AC8">
        <w:rPr>
          <w:b/>
          <w:bCs/>
          <w:sz w:val="24"/>
          <w:szCs w:val="10"/>
        </w:rPr>
        <w:t>Third: He jumped to conclusions</w:t>
      </w:r>
    </w:p>
    <w:p w14:paraId="6CCCE2AF" w14:textId="77777777" w:rsidR="00D91AC8" w:rsidRPr="00D91AC8" w:rsidRDefault="00D91AC8" w:rsidP="00D91AC8">
      <w:pPr>
        <w:numPr>
          <w:ilvl w:val="0"/>
          <w:numId w:val="11"/>
        </w:numPr>
        <w:jc w:val="left"/>
        <w:rPr>
          <w:sz w:val="24"/>
          <w:szCs w:val="10"/>
        </w:rPr>
      </w:pPr>
      <w:r w:rsidRPr="00D91AC8">
        <w:rPr>
          <w:sz w:val="24"/>
          <w:szCs w:val="10"/>
        </w:rPr>
        <w:t>When confronted with the possibility of the sinking of the ship, Jonah realizes that God has a part in the dilemma</w:t>
      </w:r>
    </w:p>
    <w:p w14:paraId="0B213F06" w14:textId="77777777" w:rsidR="00D91AC8" w:rsidRPr="00D91AC8" w:rsidRDefault="00D91AC8" w:rsidP="00D91AC8">
      <w:pPr>
        <w:numPr>
          <w:ilvl w:val="0"/>
          <w:numId w:val="11"/>
        </w:numPr>
        <w:jc w:val="left"/>
        <w:rPr>
          <w:sz w:val="24"/>
          <w:szCs w:val="10"/>
        </w:rPr>
      </w:pPr>
      <w:r w:rsidRPr="00D91AC8">
        <w:rPr>
          <w:sz w:val="24"/>
          <w:szCs w:val="10"/>
        </w:rPr>
        <w:t>OK, its my fault - throw me overboard</w:t>
      </w:r>
    </w:p>
    <w:p w14:paraId="157B8EF1" w14:textId="77777777" w:rsidR="00D91AC8" w:rsidRPr="00D91AC8" w:rsidRDefault="00D91AC8" w:rsidP="00D91AC8">
      <w:pPr>
        <w:numPr>
          <w:ilvl w:val="0"/>
          <w:numId w:val="11"/>
        </w:numPr>
        <w:jc w:val="left"/>
        <w:rPr>
          <w:sz w:val="24"/>
          <w:szCs w:val="10"/>
        </w:rPr>
      </w:pPr>
      <w:r w:rsidRPr="00D91AC8">
        <w:rPr>
          <w:sz w:val="24"/>
          <w:szCs w:val="10"/>
        </w:rPr>
        <w:t>we have no indication that this is what God told him</w:t>
      </w:r>
    </w:p>
    <w:p w14:paraId="40276B26" w14:textId="77777777" w:rsidR="00D91AC8" w:rsidRPr="00D91AC8" w:rsidRDefault="00D91AC8" w:rsidP="00D91AC8">
      <w:pPr>
        <w:numPr>
          <w:ilvl w:val="0"/>
          <w:numId w:val="11"/>
        </w:numPr>
        <w:jc w:val="left"/>
        <w:rPr>
          <w:sz w:val="24"/>
          <w:szCs w:val="10"/>
        </w:rPr>
      </w:pPr>
      <w:r w:rsidRPr="00D91AC8">
        <w:rPr>
          <w:sz w:val="24"/>
          <w:szCs w:val="10"/>
        </w:rPr>
        <w:t>when your faith is low, you make decisions without connecting with God first</w:t>
      </w:r>
    </w:p>
    <w:p w14:paraId="4346621A" w14:textId="77777777" w:rsidR="00D91AC8" w:rsidRPr="00D91AC8" w:rsidRDefault="00D91AC8" w:rsidP="00D91AC8">
      <w:pPr>
        <w:numPr>
          <w:ilvl w:val="0"/>
          <w:numId w:val="11"/>
        </w:numPr>
        <w:jc w:val="left"/>
        <w:rPr>
          <w:sz w:val="24"/>
          <w:szCs w:val="10"/>
        </w:rPr>
      </w:pPr>
      <w:r w:rsidRPr="00D91AC8">
        <w:rPr>
          <w:sz w:val="24"/>
          <w:szCs w:val="10"/>
        </w:rPr>
        <w:t>perhaps all that was needed was a prayer - we don't know</w:t>
      </w:r>
    </w:p>
    <w:p w14:paraId="60C3D97F" w14:textId="77777777" w:rsidR="00D91AC8" w:rsidRDefault="00D91AC8" w:rsidP="00D91AC8">
      <w:pPr>
        <w:jc w:val="left"/>
        <w:rPr>
          <w:sz w:val="24"/>
          <w:szCs w:val="10"/>
        </w:rPr>
      </w:pPr>
    </w:p>
    <w:p w14:paraId="7E2E5C5A" w14:textId="5D6758BB" w:rsidR="00D91AC8" w:rsidRPr="00D91AC8" w:rsidRDefault="00D91AC8" w:rsidP="00D91AC8">
      <w:pPr>
        <w:jc w:val="left"/>
        <w:rPr>
          <w:sz w:val="24"/>
          <w:szCs w:val="10"/>
        </w:rPr>
      </w:pPr>
      <w:r w:rsidRPr="00D91AC8">
        <w:rPr>
          <w:sz w:val="24"/>
          <w:szCs w:val="10"/>
        </w:rPr>
        <w:t>But here is the thing...</w:t>
      </w:r>
    </w:p>
    <w:p w14:paraId="28F3A8D2" w14:textId="77777777" w:rsidR="00D91AC8" w:rsidRDefault="00D91AC8" w:rsidP="00D91AC8">
      <w:pPr>
        <w:jc w:val="left"/>
        <w:rPr>
          <w:b/>
          <w:bCs/>
          <w:sz w:val="24"/>
          <w:szCs w:val="10"/>
        </w:rPr>
      </w:pPr>
    </w:p>
    <w:p w14:paraId="5399F1E3" w14:textId="547BB5A0" w:rsidR="00D91AC8" w:rsidRPr="00D91AC8" w:rsidRDefault="00D91AC8" w:rsidP="00D91AC8">
      <w:pPr>
        <w:jc w:val="left"/>
        <w:rPr>
          <w:sz w:val="24"/>
          <w:szCs w:val="10"/>
        </w:rPr>
      </w:pPr>
      <w:r w:rsidRPr="00D91AC8">
        <w:rPr>
          <w:b/>
          <w:bCs/>
          <w:sz w:val="24"/>
          <w:szCs w:val="10"/>
        </w:rPr>
        <w:t>God used Jonah's series of bad decisions for good.</w:t>
      </w:r>
    </w:p>
    <w:p w14:paraId="53E181C8" w14:textId="77777777" w:rsidR="00D91AC8" w:rsidRPr="00D91AC8" w:rsidRDefault="00D91AC8" w:rsidP="00D91AC8">
      <w:pPr>
        <w:numPr>
          <w:ilvl w:val="0"/>
          <w:numId w:val="12"/>
        </w:numPr>
        <w:jc w:val="left"/>
        <w:rPr>
          <w:sz w:val="24"/>
          <w:szCs w:val="10"/>
        </w:rPr>
      </w:pPr>
      <w:r w:rsidRPr="00D91AC8">
        <w:rPr>
          <w:sz w:val="24"/>
          <w:szCs w:val="10"/>
        </w:rPr>
        <w:t>he told the sailors about God and who he was</w:t>
      </w:r>
    </w:p>
    <w:p w14:paraId="0D3CBA37" w14:textId="77777777" w:rsidR="00D91AC8" w:rsidRPr="00D91AC8" w:rsidRDefault="00D91AC8" w:rsidP="00D91AC8">
      <w:pPr>
        <w:numPr>
          <w:ilvl w:val="0"/>
          <w:numId w:val="12"/>
        </w:numPr>
        <w:jc w:val="left"/>
        <w:rPr>
          <w:sz w:val="24"/>
          <w:szCs w:val="10"/>
        </w:rPr>
      </w:pPr>
      <w:r w:rsidRPr="00D91AC8">
        <w:rPr>
          <w:sz w:val="24"/>
          <w:szCs w:val="10"/>
        </w:rPr>
        <w:lastRenderedPageBreak/>
        <w:t>the ship was saved</w:t>
      </w:r>
    </w:p>
    <w:p w14:paraId="6DC07A50" w14:textId="77777777" w:rsidR="00D91AC8" w:rsidRPr="00D91AC8" w:rsidRDefault="00D91AC8" w:rsidP="00D91AC8">
      <w:pPr>
        <w:numPr>
          <w:ilvl w:val="0"/>
          <w:numId w:val="12"/>
        </w:numPr>
        <w:jc w:val="left"/>
        <w:rPr>
          <w:sz w:val="24"/>
          <w:szCs w:val="10"/>
        </w:rPr>
      </w:pPr>
      <w:r w:rsidRPr="00D91AC8">
        <w:rPr>
          <w:sz w:val="24"/>
          <w:szCs w:val="10"/>
        </w:rPr>
        <w:t>the sailors became believers of a God who was everywhere</w:t>
      </w:r>
    </w:p>
    <w:p w14:paraId="3CE2EA38" w14:textId="77777777" w:rsidR="00D91AC8" w:rsidRDefault="00D91AC8" w:rsidP="00D91AC8">
      <w:pPr>
        <w:jc w:val="left"/>
        <w:rPr>
          <w:sz w:val="24"/>
          <w:szCs w:val="10"/>
        </w:rPr>
      </w:pPr>
    </w:p>
    <w:p w14:paraId="703B7AD5" w14:textId="4AB2E713" w:rsidR="00D91AC8" w:rsidRPr="00D91AC8" w:rsidRDefault="00D91AC8" w:rsidP="00D91AC8">
      <w:pPr>
        <w:jc w:val="left"/>
        <w:rPr>
          <w:b/>
          <w:bCs/>
          <w:sz w:val="24"/>
          <w:szCs w:val="10"/>
        </w:rPr>
      </w:pPr>
      <w:r w:rsidRPr="00D91AC8">
        <w:rPr>
          <w:b/>
          <w:bCs/>
          <w:sz w:val="24"/>
          <w:szCs w:val="10"/>
        </w:rPr>
        <w:t>E. WHAT SHOULD WE DO ABOUT THIS</w:t>
      </w:r>
      <w:r w:rsidR="00BC3836">
        <w:rPr>
          <w:b/>
          <w:bCs/>
          <w:sz w:val="24"/>
          <w:szCs w:val="10"/>
        </w:rPr>
        <w:t>?</w:t>
      </w:r>
    </w:p>
    <w:p w14:paraId="56A756C3" w14:textId="77777777" w:rsidR="00D91AC8" w:rsidRDefault="00D91AC8" w:rsidP="00D91AC8">
      <w:pPr>
        <w:jc w:val="left"/>
        <w:rPr>
          <w:sz w:val="24"/>
          <w:szCs w:val="10"/>
        </w:rPr>
      </w:pPr>
    </w:p>
    <w:p w14:paraId="17CF1051" w14:textId="77777777" w:rsidR="00F252BB" w:rsidRPr="00F252BB" w:rsidRDefault="00F252BB" w:rsidP="00F252BB">
      <w:pPr>
        <w:jc w:val="left"/>
        <w:rPr>
          <w:sz w:val="24"/>
          <w:szCs w:val="10"/>
        </w:rPr>
      </w:pPr>
      <w:r w:rsidRPr="00F252BB">
        <w:rPr>
          <w:sz w:val="24"/>
          <w:szCs w:val="10"/>
        </w:rPr>
        <w:t>Now, what does this story tell us today about the decisions we will have to make?</w:t>
      </w:r>
    </w:p>
    <w:p w14:paraId="4B07EE63" w14:textId="77777777" w:rsidR="00F252BB" w:rsidRDefault="00F252BB" w:rsidP="00F252BB">
      <w:pPr>
        <w:jc w:val="left"/>
        <w:rPr>
          <w:sz w:val="24"/>
          <w:szCs w:val="10"/>
        </w:rPr>
      </w:pPr>
    </w:p>
    <w:p w14:paraId="7DB1B4E9" w14:textId="126BC241" w:rsidR="00F252BB" w:rsidRPr="00F252BB" w:rsidRDefault="00F252BB" w:rsidP="00F252BB">
      <w:pPr>
        <w:jc w:val="left"/>
        <w:rPr>
          <w:sz w:val="24"/>
          <w:szCs w:val="10"/>
        </w:rPr>
      </w:pPr>
      <w:r w:rsidRPr="00F252BB">
        <w:rPr>
          <w:sz w:val="24"/>
          <w:szCs w:val="10"/>
        </w:rPr>
        <w:t>When we make decisions, remember that...</w:t>
      </w:r>
    </w:p>
    <w:p w14:paraId="64DF501F" w14:textId="77777777" w:rsidR="00F252BB" w:rsidRDefault="00F252BB" w:rsidP="00F252BB">
      <w:pPr>
        <w:jc w:val="left"/>
        <w:rPr>
          <w:b/>
          <w:bCs/>
          <w:sz w:val="24"/>
          <w:szCs w:val="10"/>
        </w:rPr>
      </w:pPr>
    </w:p>
    <w:p w14:paraId="25764568" w14:textId="0A511D57" w:rsidR="00F252BB" w:rsidRPr="00F252BB" w:rsidRDefault="00F252BB" w:rsidP="00F252BB">
      <w:pPr>
        <w:jc w:val="left"/>
        <w:rPr>
          <w:sz w:val="24"/>
          <w:szCs w:val="10"/>
        </w:rPr>
      </w:pPr>
      <w:r w:rsidRPr="00F252BB">
        <w:rPr>
          <w:b/>
          <w:bCs/>
          <w:sz w:val="24"/>
          <w:szCs w:val="10"/>
        </w:rPr>
        <w:t>1. God cares more about </w:t>
      </w:r>
      <w:r w:rsidRPr="00F252BB">
        <w:rPr>
          <w:b/>
          <w:bCs/>
          <w:sz w:val="24"/>
          <w:szCs w:val="10"/>
          <w:u w:val="single"/>
        </w:rPr>
        <w:t>who</w:t>
      </w:r>
      <w:r w:rsidRPr="00F252BB">
        <w:rPr>
          <w:b/>
          <w:bCs/>
          <w:sz w:val="24"/>
          <w:szCs w:val="10"/>
        </w:rPr>
        <w:t> before </w:t>
      </w:r>
      <w:r w:rsidRPr="00F252BB">
        <w:rPr>
          <w:b/>
          <w:bCs/>
          <w:sz w:val="24"/>
          <w:szCs w:val="10"/>
          <w:u w:val="single"/>
        </w:rPr>
        <w:t>do</w:t>
      </w:r>
    </w:p>
    <w:p w14:paraId="4B6681B6" w14:textId="77777777" w:rsidR="00F252BB" w:rsidRDefault="00F252BB" w:rsidP="00F252BB">
      <w:pPr>
        <w:jc w:val="left"/>
        <w:rPr>
          <w:sz w:val="24"/>
          <w:szCs w:val="10"/>
        </w:rPr>
      </w:pPr>
    </w:p>
    <w:p w14:paraId="45517CE0" w14:textId="661193F8" w:rsidR="00F252BB" w:rsidRPr="00F252BB" w:rsidRDefault="00F252BB" w:rsidP="00F252BB">
      <w:pPr>
        <w:jc w:val="left"/>
        <w:rPr>
          <w:sz w:val="24"/>
          <w:szCs w:val="10"/>
        </w:rPr>
      </w:pPr>
      <w:r w:rsidRPr="00F252BB">
        <w:rPr>
          <w:sz w:val="24"/>
          <w:szCs w:val="10"/>
        </w:rPr>
        <w:t>God’s will is for you to be holy... 1 Thessalonians 4:3 (New Living Translation)</w:t>
      </w:r>
    </w:p>
    <w:p w14:paraId="0D1FB44B" w14:textId="77777777" w:rsidR="00F252BB" w:rsidRDefault="00F252BB" w:rsidP="00F252BB">
      <w:pPr>
        <w:jc w:val="left"/>
        <w:rPr>
          <w:sz w:val="24"/>
          <w:szCs w:val="10"/>
        </w:rPr>
      </w:pPr>
    </w:p>
    <w:p w14:paraId="62306BE6" w14:textId="368AFD2F" w:rsidR="00F252BB" w:rsidRPr="00F252BB" w:rsidRDefault="00F252BB" w:rsidP="00F252BB">
      <w:pPr>
        <w:jc w:val="left"/>
        <w:rPr>
          <w:sz w:val="24"/>
          <w:szCs w:val="10"/>
        </w:rPr>
      </w:pPr>
      <w:r w:rsidRPr="00F252BB">
        <w:rPr>
          <w:sz w:val="24"/>
          <w:szCs w:val="10"/>
        </w:rPr>
        <w:t>God cares more about who you are before he cares about what you will do.</w:t>
      </w:r>
    </w:p>
    <w:p w14:paraId="76A83E2D" w14:textId="77777777" w:rsidR="00F252BB" w:rsidRPr="00F252BB" w:rsidRDefault="00F252BB" w:rsidP="00F252BB">
      <w:pPr>
        <w:numPr>
          <w:ilvl w:val="0"/>
          <w:numId w:val="13"/>
        </w:numPr>
        <w:jc w:val="left"/>
        <w:rPr>
          <w:sz w:val="24"/>
          <w:szCs w:val="10"/>
        </w:rPr>
      </w:pPr>
      <w:r w:rsidRPr="00F252BB">
        <w:rPr>
          <w:sz w:val="24"/>
          <w:szCs w:val="10"/>
        </w:rPr>
        <w:t>we often ask "God, what should I do?"</w:t>
      </w:r>
    </w:p>
    <w:p w14:paraId="2F664C92" w14:textId="77777777" w:rsidR="00F252BB" w:rsidRPr="00F252BB" w:rsidRDefault="00F252BB" w:rsidP="00F252BB">
      <w:pPr>
        <w:numPr>
          <w:ilvl w:val="0"/>
          <w:numId w:val="13"/>
        </w:numPr>
        <w:jc w:val="left"/>
        <w:rPr>
          <w:sz w:val="24"/>
          <w:szCs w:val="10"/>
        </w:rPr>
      </w:pPr>
      <w:r w:rsidRPr="00F252BB">
        <w:rPr>
          <w:sz w:val="24"/>
          <w:szCs w:val="10"/>
        </w:rPr>
        <w:t>God is more concerned with who you are</w:t>
      </w:r>
    </w:p>
    <w:p w14:paraId="005784FF" w14:textId="77777777" w:rsidR="00F252BB" w:rsidRDefault="00F252BB" w:rsidP="00F252BB">
      <w:pPr>
        <w:jc w:val="left"/>
        <w:rPr>
          <w:sz w:val="24"/>
          <w:szCs w:val="10"/>
        </w:rPr>
      </w:pPr>
    </w:p>
    <w:p w14:paraId="02943936" w14:textId="145447E9" w:rsidR="00F252BB" w:rsidRPr="00F252BB" w:rsidRDefault="00F252BB" w:rsidP="00F252BB">
      <w:pPr>
        <w:jc w:val="left"/>
        <w:rPr>
          <w:sz w:val="24"/>
          <w:szCs w:val="10"/>
        </w:rPr>
      </w:pPr>
      <w:r w:rsidRPr="00F252BB">
        <w:rPr>
          <w:sz w:val="24"/>
          <w:szCs w:val="10"/>
        </w:rPr>
        <w:t>People have said, "Mike, it is obvious God wants you to be a pastor."</w:t>
      </w:r>
    </w:p>
    <w:p w14:paraId="0B637AA0" w14:textId="77777777" w:rsidR="00F252BB" w:rsidRPr="00F252BB" w:rsidRDefault="00F252BB" w:rsidP="00F252BB">
      <w:pPr>
        <w:numPr>
          <w:ilvl w:val="0"/>
          <w:numId w:val="14"/>
        </w:numPr>
        <w:jc w:val="left"/>
        <w:rPr>
          <w:sz w:val="24"/>
          <w:szCs w:val="10"/>
        </w:rPr>
      </w:pPr>
      <w:r w:rsidRPr="00F252BB">
        <w:rPr>
          <w:sz w:val="24"/>
          <w:szCs w:val="10"/>
        </w:rPr>
        <w:t>I appreciate the sentiment</w:t>
      </w:r>
    </w:p>
    <w:p w14:paraId="026413D6" w14:textId="77777777" w:rsidR="00F252BB" w:rsidRPr="00F252BB" w:rsidRDefault="00F252BB" w:rsidP="00F252BB">
      <w:pPr>
        <w:numPr>
          <w:ilvl w:val="0"/>
          <w:numId w:val="14"/>
        </w:numPr>
        <w:jc w:val="left"/>
        <w:rPr>
          <w:sz w:val="24"/>
          <w:szCs w:val="10"/>
        </w:rPr>
      </w:pPr>
      <w:r w:rsidRPr="00F252BB">
        <w:rPr>
          <w:sz w:val="24"/>
          <w:szCs w:val="10"/>
        </w:rPr>
        <w:t>it is a confirmation of the path that I have chosen</w:t>
      </w:r>
    </w:p>
    <w:p w14:paraId="5459BCB1" w14:textId="77777777" w:rsidR="00F252BB" w:rsidRPr="00F252BB" w:rsidRDefault="00F252BB" w:rsidP="00F252BB">
      <w:pPr>
        <w:numPr>
          <w:ilvl w:val="0"/>
          <w:numId w:val="14"/>
        </w:numPr>
        <w:jc w:val="left"/>
        <w:rPr>
          <w:sz w:val="24"/>
          <w:szCs w:val="10"/>
        </w:rPr>
      </w:pPr>
      <w:r w:rsidRPr="00F252BB">
        <w:rPr>
          <w:sz w:val="24"/>
          <w:szCs w:val="10"/>
        </w:rPr>
        <w:t>but God wanting me to be a pastor is the secondary will of God in my life</w:t>
      </w:r>
    </w:p>
    <w:p w14:paraId="11A8B996" w14:textId="77777777" w:rsidR="00F252BB" w:rsidRPr="00F252BB" w:rsidRDefault="00F252BB" w:rsidP="00F252BB">
      <w:pPr>
        <w:numPr>
          <w:ilvl w:val="0"/>
          <w:numId w:val="14"/>
        </w:numPr>
        <w:jc w:val="left"/>
        <w:rPr>
          <w:sz w:val="24"/>
          <w:szCs w:val="10"/>
        </w:rPr>
      </w:pPr>
      <w:r w:rsidRPr="00F252BB">
        <w:rPr>
          <w:sz w:val="24"/>
          <w:szCs w:val="10"/>
        </w:rPr>
        <w:t>the primary will of God is that I am holy</w:t>
      </w:r>
    </w:p>
    <w:p w14:paraId="10E46691" w14:textId="77777777" w:rsidR="00F252BB" w:rsidRPr="00F252BB" w:rsidRDefault="00F252BB" w:rsidP="00F252BB">
      <w:pPr>
        <w:numPr>
          <w:ilvl w:val="0"/>
          <w:numId w:val="14"/>
        </w:numPr>
        <w:jc w:val="left"/>
        <w:rPr>
          <w:sz w:val="24"/>
          <w:szCs w:val="10"/>
        </w:rPr>
      </w:pPr>
      <w:r w:rsidRPr="00F252BB">
        <w:rPr>
          <w:sz w:val="24"/>
          <w:szCs w:val="10"/>
        </w:rPr>
        <w:t>set apart; different; obedient</w:t>
      </w:r>
    </w:p>
    <w:p w14:paraId="253F8F8F" w14:textId="77777777" w:rsidR="00F252BB" w:rsidRPr="00F252BB" w:rsidRDefault="00F252BB" w:rsidP="00F252BB">
      <w:pPr>
        <w:numPr>
          <w:ilvl w:val="0"/>
          <w:numId w:val="14"/>
        </w:numPr>
        <w:jc w:val="left"/>
        <w:rPr>
          <w:sz w:val="24"/>
          <w:szCs w:val="10"/>
        </w:rPr>
      </w:pPr>
      <w:r w:rsidRPr="00F252BB">
        <w:rPr>
          <w:sz w:val="24"/>
          <w:szCs w:val="10"/>
        </w:rPr>
        <w:t>God is more concerned with my character before my profession</w:t>
      </w:r>
    </w:p>
    <w:p w14:paraId="12733459" w14:textId="77777777" w:rsidR="00F252BB" w:rsidRPr="00F252BB" w:rsidRDefault="00F252BB" w:rsidP="00F252BB">
      <w:pPr>
        <w:numPr>
          <w:ilvl w:val="0"/>
          <w:numId w:val="14"/>
        </w:numPr>
        <w:jc w:val="left"/>
        <w:rPr>
          <w:sz w:val="24"/>
          <w:szCs w:val="10"/>
        </w:rPr>
      </w:pPr>
      <w:r w:rsidRPr="00F252BB">
        <w:rPr>
          <w:sz w:val="24"/>
          <w:szCs w:val="10"/>
        </w:rPr>
        <w:t>a pastor is what I do but it is not who I am</w:t>
      </w:r>
    </w:p>
    <w:p w14:paraId="6A84D88A" w14:textId="77777777" w:rsidR="00F252BB" w:rsidRDefault="00F252BB" w:rsidP="00F252BB">
      <w:pPr>
        <w:jc w:val="left"/>
        <w:rPr>
          <w:sz w:val="24"/>
          <w:szCs w:val="10"/>
        </w:rPr>
      </w:pPr>
    </w:p>
    <w:p w14:paraId="68ABF42D" w14:textId="3895EBD3" w:rsidR="00F252BB" w:rsidRPr="00F252BB" w:rsidRDefault="00F252BB" w:rsidP="00F252BB">
      <w:pPr>
        <w:jc w:val="left"/>
        <w:rPr>
          <w:sz w:val="24"/>
          <w:szCs w:val="10"/>
        </w:rPr>
      </w:pPr>
      <w:r w:rsidRPr="00F252BB">
        <w:rPr>
          <w:sz w:val="24"/>
          <w:szCs w:val="10"/>
        </w:rPr>
        <w:t>Jonah is identified as a prophet of God</w:t>
      </w:r>
    </w:p>
    <w:p w14:paraId="27C344E1" w14:textId="77777777" w:rsidR="00F252BB" w:rsidRPr="00F252BB" w:rsidRDefault="00F252BB" w:rsidP="00F252BB">
      <w:pPr>
        <w:numPr>
          <w:ilvl w:val="0"/>
          <w:numId w:val="15"/>
        </w:numPr>
        <w:jc w:val="left"/>
        <w:rPr>
          <w:sz w:val="24"/>
          <w:szCs w:val="10"/>
        </w:rPr>
      </w:pPr>
      <w:r w:rsidRPr="00F252BB">
        <w:rPr>
          <w:sz w:val="24"/>
          <w:szCs w:val="10"/>
        </w:rPr>
        <w:t>we don't know a lot about him but he has heard from God</w:t>
      </w:r>
    </w:p>
    <w:p w14:paraId="523D7671" w14:textId="77777777" w:rsidR="00F252BB" w:rsidRDefault="00F252BB" w:rsidP="00F252BB">
      <w:pPr>
        <w:jc w:val="left"/>
        <w:rPr>
          <w:sz w:val="24"/>
          <w:szCs w:val="10"/>
        </w:rPr>
      </w:pPr>
    </w:p>
    <w:p w14:paraId="0936401C" w14:textId="05741B06" w:rsidR="00F252BB" w:rsidRPr="00F252BB" w:rsidRDefault="00F252BB" w:rsidP="00F252BB">
      <w:pPr>
        <w:jc w:val="left"/>
        <w:rPr>
          <w:sz w:val="24"/>
          <w:szCs w:val="10"/>
        </w:rPr>
      </w:pPr>
      <w:r w:rsidRPr="00F252BB">
        <w:rPr>
          <w:sz w:val="24"/>
          <w:szCs w:val="10"/>
        </w:rPr>
        <w:t>What is God calling you to do?</w:t>
      </w:r>
    </w:p>
    <w:p w14:paraId="014639E2" w14:textId="77777777" w:rsidR="00F252BB" w:rsidRPr="00F252BB" w:rsidRDefault="00F252BB" w:rsidP="00F252BB">
      <w:pPr>
        <w:numPr>
          <w:ilvl w:val="0"/>
          <w:numId w:val="16"/>
        </w:numPr>
        <w:jc w:val="left"/>
        <w:rPr>
          <w:sz w:val="24"/>
          <w:szCs w:val="10"/>
        </w:rPr>
      </w:pPr>
      <w:r w:rsidRPr="00F252BB">
        <w:rPr>
          <w:sz w:val="24"/>
          <w:szCs w:val="10"/>
        </w:rPr>
        <w:t>the answer isn't as important as who God is calling you to be</w:t>
      </w:r>
    </w:p>
    <w:p w14:paraId="7E27400E" w14:textId="77777777" w:rsidR="00F252BB" w:rsidRPr="00F252BB" w:rsidRDefault="00F252BB" w:rsidP="00F252BB">
      <w:pPr>
        <w:numPr>
          <w:ilvl w:val="0"/>
          <w:numId w:val="16"/>
        </w:numPr>
        <w:jc w:val="left"/>
        <w:rPr>
          <w:sz w:val="24"/>
          <w:szCs w:val="10"/>
        </w:rPr>
      </w:pPr>
      <w:r w:rsidRPr="00F252BB">
        <w:rPr>
          <w:sz w:val="24"/>
          <w:szCs w:val="10"/>
        </w:rPr>
        <w:t>God knows that a holy person will make better decisions because they are in communication with him</w:t>
      </w:r>
    </w:p>
    <w:p w14:paraId="42D158B1" w14:textId="77777777" w:rsidR="00F252BB" w:rsidRPr="00F252BB" w:rsidRDefault="00F252BB" w:rsidP="00F252BB">
      <w:pPr>
        <w:numPr>
          <w:ilvl w:val="0"/>
          <w:numId w:val="16"/>
        </w:numPr>
        <w:jc w:val="left"/>
        <w:rPr>
          <w:sz w:val="24"/>
          <w:szCs w:val="10"/>
        </w:rPr>
      </w:pPr>
      <w:r w:rsidRPr="00F252BB">
        <w:rPr>
          <w:sz w:val="24"/>
          <w:szCs w:val="10"/>
        </w:rPr>
        <w:t>you will make better decisions as a husband/wife</w:t>
      </w:r>
    </w:p>
    <w:p w14:paraId="74444A33" w14:textId="77777777" w:rsidR="00F252BB" w:rsidRPr="00F252BB" w:rsidRDefault="00F252BB" w:rsidP="00F252BB">
      <w:pPr>
        <w:numPr>
          <w:ilvl w:val="0"/>
          <w:numId w:val="16"/>
        </w:numPr>
        <w:jc w:val="left"/>
        <w:rPr>
          <w:sz w:val="24"/>
          <w:szCs w:val="10"/>
        </w:rPr>
      </w:pPr>
      <w:r w:rsidRPr="00F252BB">
        <w:rPr>
          <w:sz w:val="24"/>
          <w:szCs w:val="10"/>
        </w:rPr>
        <w:t>better decisions in business</w:t>
      </w:r>
    </w:p>
    <w:p w14:paraId="7ADF86CD" w14:textId="77777777" w:rsidR="00F252BB" w:rsidRPr="00F252BB" w:rsidRDefault="00F252BB" w:rsidP="00F252BB">
      <w:pPr>
        <w:numPr>
          <w:ilvl w:val="0"/>
          <w:numId w:val="16"/>
        </w:numPr>
        <w:jc w:val="left"/>
        <w:rPr>
          <w:sz w:val="24"/>
          <w:szCs w:val="10"/>
        </w:rPr>
      </w:pPr>
      <w:r w:rsidRPr="00F252BB">
        <w:rPr>
          <w:sz w:val="24"/>
          <w:szCs w:val="10"/>
        </w:rPr>
        <w:t>better parenting decisions</w:t>
      </w:r>
    </w:p>
    <w:p w14:paraId="6C436579" w14:textId="77777777" w:rsidR="00F252BB" w:rsidRPr="00F252BB" w:rsidRDefault="00F252BB" w:rsidP="00F252BB">
      <w:pPr>
        <w:numPr>
          <w:ilvl w:val="0"/>
          <w:numId w:val="16"/>
        </w:numPr>
        <w:jc w:val="left"/>
        <w:rPr>
          <w:sz w:val="24"/>
          <w:szCs w:val="10"/>
        </w:rPr>
      </w:pPr>
      <w:r w:rsidRPr="00F252BB">
        <w:rPr>
          <w:sz w:val="24"/>
          <w:szCs w:val="10"/>
        </w:rPr>
        <w:t>better decisions about your mission</w:t>
      </w:r>
    </w:p>
    <w:p w14:paraId="7098CEA9" w14:textId="77777777" w:rsidR="00F252BB" w:rsidRPr="00F252BB" w:rsidRDefault="00F252BB" w:rsidP="00F252BB">
      <w:pPr>
        <w:numPr>
          <w:ilvl w:val="0"/>
          <w:numId w:val="16"/>
        </w:numPr>
        <w:jc w:val="left"/>
        <w:rPr>
          <w:sz w:val="24"/>
          <w:szCs w:val="10"/>
        </w:rPr>
      </w:pPr>
      <w:r w:rsidRPr="00F252BB">
        <w:rPr>
          <w:sz w:val="24"/>
          <w:szCs w:val="10"/>
        </w:rPr>
        <w:t>whatever you decide to do in any area of your life, make sure you are serving Jesus there.</w:t>
      </w:r>
    </w:p>
    <w:p w14:paraId="5E43DCA9" w14:textId="77777777" w:rsidR="00F252BB" w:rsidRDefault="00F252BB" w:rsidP="00F252BB">
      <w:pPr>
        <w:jc w:val="left"/>
        <w:rPr>
          <w:b/>
          <w:bCs/>
          <w:sz w:val="24"/>
          <w:szCs w:val="10"/>
        </w:rPr>
      </w:pPr>
    </w:p>
    <w:p w14:paraId="313D2567" w14:textId="1AF5AEE9" w:rsidR="00F252BB" w:rsidRPr="00F252BB" w:rsidRDefault="00F252BB" w:rsidP="00F252BB">
      <w:pPr>
        <w:jc w:val="left"/>
        <w:rPr>
          <w:sz w:val="24"/>
          <w:szCs w:val="10"/>
        </w:rPr>
      </w:pPr>
      <w:r w:rsidRPr="00F252BB">
        <w:rPr>
          <w:b/>
          <w:bCs/>
          <w:sz w:val="24"/>
          <w:szCs w:val="10"/>
        </w:rPr>
        <w:t>2. God cares about </w:t>
      </w:r>
      <w:r w:rsidRPr="00F252BB">
        <w:rPr>
          <w:b/>
          <w:bCs/>
          <w:sz w:val="24"/>
          <w:szCs w:val="10"/>
          <w:u w:val="single"/>
        </w:rPr>
        <w:t>why</w:t>
      </w:r>
      <w:r w:rsidRPr="00F252BB">
        <w:rPr>
          <w:b/>
          <w:bCs/>
          <w:sz w:val="24"/>
          <w:szCs w:val="10"/>
        </w:rPr>
        <w:t> before </w:t>
      </w:r>
      <w:r w:rsidRPr="00F252BB">
        <w:rPr>
          <w:b/>
          <w:bCs/>
          <w:sz w:val="24"/>
          <w:szCs w:val="10"/>
          <w:u w:val="single"/>
        </w:rPr>
        <w:t>what</w:t>
      </w:r>
    </w:p>
    <w:p w14:paraId="662D23BF" w14:textId="77777777" w:rsidR="00F252BB" w:rsidRDefault="00F252BB" w:rsidP="00F252BB">
      <w:pPr>
        <w:jc w:val="left"/>
        <w:rPr>
          <w:sz w:val="24"/>
          <w:szCs w:val="10"/>
        </w:rPr>
      </w:pPr>
    </w:p>
    <w:p w14:paraId="11D0AB93" w14:textId="6C752C30" w:rsidR="00F252BB" w:rsidRPr="00F252BB" w:rsidRDefault="00F252BB" w:rsidP="00F252BB">
      <w:pPr>
        <w:jc w:val="left"/>
        <w:rPr>
          <w:sz w:val="24"/>
          <w:szCs w:val="10"/>
        </w:rPr>
      </w:pPr>
      <w:r w:rsidRPr="00F252BB">
        <w:rPr>
          <w:sz w:val="24"/>
          <w:szCs w:val="10"/>
        </w:rPr>
        <w:t>People may be pure in their own eyes, but the Lord examines their motives. Proverbs 16:2 (NLT)</w:t>
      </w:r>
    </w:p>
    <w:p w14:paraId="4F0FBCF1" w14:textId="77777777" w:rsidR="00F252BB" w:rsidRDefault="00F252BB" w:rsidP="00F252BB">
      <w:pPr>
        <w:jc w:val="left"/>
        <w:rPr>
          <w:sz w:val="24"/>
          <w:szCs w:val="10"/>
        </w:rPr>
      </w:pPr>
    </w:p>
    <w:p w14:paraId="0D52E100" w14:textId="6CC14F65" w:rsidR="00F252BB" w:rsidRPr="00F252BB" w:rsidRDefault="00F252BB" w:rsidP="00F252BB">
      <w:pPr>
        <w:jc w:val="left"/>
        <w:rPr>
          <w:sz w:val="24"/>
          <w:szCs w:val="10"/>
        </w:rPr>
      </w:pPr>
      <w:r w:rsidRPr="00F252BB">
        <w:rPr>
          <w:sz w:val="24"/>
          <w:szCs w:val="10"/>
        </w:rPr>
        <w:t>Search me, O God, and know my heart; test me and know my anxious thoughts. Point out anything in me that offends you, and lead me along the path of everlasting life. Psalm 139:23-24 (NLT)</w:t>
      </w:r>
    </w:p>
    <w:p w14:paraId="377690D3" w14:textId="77777777" w:rsidR="00F252BB" w:rsidRDefault="00F252BB" w:rsidP="00F252BB">
      <w:pPr>
        <w:jc w:val="left"/>
        <w:rPr>
          <w:sz w:val="24"/>
          <w:szCs w:val="10"/>
        </w:rPr>
      </w:pPr>
    </w:p>
    <w:p w14:paraId="3F8E7220" w14:textId="29D04F15" w:rsidR="00F252BB" w:rsidRPr="00F252BB" w:rsidRDefault="00F252BB" w:rsidP="00F252BB">
      <w:pPr>
        <w:jc w:val="left"/>
        <w:rPr>
          <w:sz w:val="24"/>
          <w:szCs w:val="10"/>
        </w:rPr>
      </w:pPr>
      <w:r w:rsidRPr="00F252BB">
        <w:rPr>
          <w:sz w:val="24"/>
          <w:szCs w:val="10"/>
        </w:rPr>
        <w:t>And whatever you do, whether in word or deed, do it all in the name of the Lord Jesus, giving thanks to God the Father through him. Colossians 3:17 (NIV)</w:t>
      </w:r>
    </w:p>
    <w:p w14:paraId="19D18C30" w14:textId="77777777" w:rsidR="00F252BB" w:rsidRDefault="00F252BB" w:rsidP="00F252BB">
      <w:pPr>
        <w:jc w:val="left"/>
        <w:rPr>
          <w:sz w:val="24"/>
          <w:szCs w:val="10"/>
        </w:rPr>
      </w:pPr>
    </w:p>
    <w:p w14:paraId="56BD0725" w14:textId="5A9ED155" w:rsidR="00F252BB" w:rsidRPr="00F252BB" w:rsidRDefault="00F252BB" w:rsidP="00F252BB">
      <w:pPr>
        <w:jc w:val="left"/>
        <w:rPr>
          <w:sz w:val="24"/>
          <w:szCs w:val="10"/>
        </w:rPr>
      </w:pPr>
      <w:r w:rsidRPr="00F252BB">
        <w:rPr>
          <w:sz w:val="24"/>
          <w:szCs w:val="10"/>
        </w:rPr>
        <w:t>Proverbs 16:4 reminds us that we think every decision we make is right</w:t>
      </w:r>
    </w:p>
    <w:p w14:paraId="2CC80842" w14:textId="77777777" w:rsidR="00F252BB" w:rsidRPr="00F252BB" w:rsidRDefault="00F252BB" w:rsidP="00F252BB">
      <w:pPr>
        <w:numPr>
          <w:ilvl w:val="0"/>
          <w:numId w:val="17"/>
        </w:numPr>
        <w:jc w:val="left"/>
        <w:rPr>
          <w:sz w:val="24"/>
          <w:szCs w:val="10"/>
        </w:rPr>
      </w:pPr>
      <w:r w:rsidRPr="00F252BB">
        <w:rPr>
          <w:sz w:val="24"/>
          <w:szCs w:val="10"/>
        </w:rPr>
        <w:lastRenderedPageBreak/>
        <w:t>we all have the ability to deceive ourselves</w:t>
      </w:r>
    </w:p>
    <w:p w14:paraId="10F1A272" w14:textId="77777777" w:rsidR="00F252BB" w:rsidRPr="00F252BB" w:rsidRDefault="00F252BB" w:rsidP="00F252BB">
      <w:pPr>
        <w:numPr>
          <w:ilvl w:val="0"/>
          <w:numId w:val="17"/>
        </w:numPr>
        <w:jc w:val="left"/>
        <w:rPr>
          <w:sz w:val="24"/>
          <w:szCs w:val="10"/>
        </w:rPr>
      </w:pPr>
      <w:r w:rsidRPr="00F252BB">
        <w:rPr>
          <w:sz w:val="24"/>
          <w:szCs w:val="10"/>
        </w:rPr>
        <w:t>we only see the good and ignore the bad</w:t>
      </w:r>
    </w:p>
    <w:p w14:paraId="20F1BA6B" w14:textId="77777777" w:rsidR="00F252BB" w:rsidRPr="00F252BB" w:rsidRDefault="00F252BB" w:rsidP="00F252BB">
      <w:pPr>
        <w:numPr>
          <w:ilvl w:val="0"/>
          <w:numId w:val="17"/>
        </w:numPr>
        <w:jc w:val="left"/>
        <w:rPr>
          <w:sz w:val="24"/>
          <w:szCs w:val="10"/>
        </w:rPr>
      </w:pPr>
      <w:r w:rsidRPr="00F252BB">
        <w:rPr>
          <w:sz w:val="24"/>
          <w:szCs w:val="10"/>
        </w:rPr>
        <w:t>Karen would tell me that when she was an anorexic as a teen that she would look in the mirror and think she was fat</w:t>
      </w:r>
    </w:p>
    <w:p w14:paraId="74896DE4" w14:textId="77777777" w:rsidR="00F252BB" w:rsidRPr="00F252BB" w:rsidRDefault="00F252BB" w:rsidP="00F252BB">
      <w:pPr>
        <w:numPr>
          <w:ilvl w:val="0"/>
          <w:numId w:val="17"/>
        </w:numPr>
        <w:jc w:val="left"/>
        <w:rPr>
          <w:sz w:val="24"/>
          <w:szCs w:val="10"/>
        </w:rPr>
      </w:pPr>
      <w:r w:rsidRPr="00F252BB">
        <w:rPr>
          <w:sz w:val="24"/>
          <w:szCs w:val="10"/>
        </w:rPr>
        <w:t>this was even though she was skin and bones</w:t>
      </w:r>
    </w:p>
    <w:p w14:paraId="5749A78E" w14:textId="77777777" w:rsidR="00F252BB" w:rsidRPr="00F252BB" w:rsidRDefault="00F252BB" w:rsidP="00F252BB">
      <w:pPr>
        <w:numPr>
          <w:ilvl w:val="0"/>
          <w:numId w:val="17"/>
        </w:numPr>
        <w:jc w:val="left"/>
        <w:rPr>
          <w:sz w:val="24"/>
          <w:szCs w:val="10"/>
        </w:rPr>
      </w:pPr>
      <w:r w:rsidRPr="00F252BB">
        <w:rPr>
          <w:sz w:val="24"/>
          <w:szCs w:val="10"/>
        </w:rPr>
        <w:t>so in her mind, the decision to continue to diet and exercise was the right one even though it was literally killing her</w:t>
      </w:r>
    </w:p>
    <w:p w14:paraId="54F08DFD" w14:textId="77777777" w:rsidR="00F252BB" w:rsidRDefault="00F252BB" w:rsidP="00F252BB">
      <w:pPr>
        <w:jc w:val="left"/>
        <w:rPr>
          <w:sz w:val="24"/>
          <w:szCs w:val="10"/>
        </w:rPr>
      </w:pPr>
    </w:p>
    <w:p w14:paraId="3FADE9CC" w14:textId="16FBCCE8" w:rsidR="00F252BB" w:rsidRPr="00F252BB" w:rsidRDefault="00F252BB" w:rsidP="00F252BB">
      <w:pPr>
        <w:jc w:val="left"/>
        <w:rPr>
          <w:sz w:val="24"/>
          <w:szCs w:val="10"/>
        </w:rPr>
      </w:pPr>
      <w:r w:rsidRPr="00F252BB">
        <w:rPr>
          <w:sz w:val="24"/>
          <w:szCs w:val="10"/>
        </w:rPr>
        <w:t>We may think every decision we make is right, but God judges our motives</w:t>
      </w:r>
    </w:p>
    <w:p w14:paraId="0DEF1094" w14:textId="77777777" w:rsidR="00F252BB" w:rsidRPr="00F252BB" w:rsidRDefault="00F252BB" w:rsidP="00F252BB">
      <w:pPr>
        <w:numPr>
          <w:ilvl w:val="0"/>
          <w:numId w:val="18"/>
        </w:numPr>
        <w:jc w:val="left"/>
        <w:rPr>
          <w:sz w:val="24"/>
          <w:szCs w:val="10"/>
        </w:rPr>
      </w:pPr>
      <w:r w:rsidRPr="00F252BB">
        <w:rPr>
          <w:sz w:val="24"/>
          <w:szCs w:val="10"/>
        </w:rPr>
        <w:t>and motives matter to God.</w:t>
      </w:r>
    </w:p>
    <w:p w14:paraId="275BAC99" w14:textId="77777777" w:rsidR="00F252BB" w:rsidRPr="00F252BB" w:rsidRDefault="00F252BB" w:rsidP="00F252BB">
      <w:pPr>
        <w:numPr>
          <w:ilvl w:val="0"/>
          <w:numId w:val="18"/>
        </w:numPr>
        <w:jc w:val="left"/>
        <w:rPr>
          <w:sz w:val="24"/>
          <w:szCs w:val="10"/>
        </w:rPr>
      </w:pPr>
      <w:r w:rsidRPr="00F252BB">
        <w:rPr>
          <w:sz w:val="24"/>
          <w:szCs w:val="10"/>
        </w:rPr>
        <w:t>that's why Psalm 139 is such a dangerous prayer</w:t>
      </w:r>
    </w:p>
    <w:p w14:paraId="02F93138" w14:textId="77777777" w:rsidR="00F252BB" w:rsidRPr="00F252BB" w:rsidRDefault="00F252BB" w:rsidP="00F252BB">
      <w:pPr>
        <w:numPr>
          <w:ilvl w:val="0"/>
          <w:numId w:val="18"/>
        </w:numPr>
        <w:jc w:val="left"/>
        <w:rPr>
          <w:sz w:val="24"/>
          <w:szCs w:val="10"/>
        </w:rPr>
      </w:pPr>
      <w:r w:rsidRPr="00F252BB">
        <w:rPr>
          <w:sz w:val="24"/>
          <w:szCs w:val="10"/>
        </w:rPr>
        <w:t>asking God to search us and show us will get a response we may not be ready for</w:t>
      </w:r>
    </w:p>
    <w:p w14:paraId="57C069EE" w14:textId="77777777" w:rsidR="00F252BB" w:rsidRDefault="00F252BB" w:rsidP="00F252BB">
      <w:pPr>
        <w:jc w:val="left"/>
        <w:rPr>
          <w:sz w:val="24"/>
          <w:szCs w:val="10"/>
        </w:rPr>
      </w:pPr>
    </w:p>
    <w:p w14:paraId="2CE1D755" w14:textId="235D9240" w:rsidR="00F252BB" w:rsidRPr="00F252BB" w:rsidRDefault="00F252BB" w:rsidP="00F252BB">
      <w:pPr>
        <w:jc w:val="left"/>
        <w:rPr>
          <w:sz w:val="24"/>
          <w:szCs w:val="10"/>
        </w:rPr>
      </w:pPr>
      <w:r w:rsidRPr="00F252BB">
        <w:rPr>
          <w:sz w:val="24"/>
          <w:szCs w:val="10"/>
        </w:rPr>
        <w:t>Jonah's motive for his decisions were more "me" centred than "God" centred.</w:t>
      </w:r>
    </w:p>
    <w:p w14:paraId="6F0EB53D" w14:textId="77777777" w:rsidR="00F252BB" w:rsidRPr="00F252BB" w:rsidRDefault="00F252BB" w:rsidP="00F252BB">
      <w:pPr>
        <w:numPr>
          <w:ilvl w:val="0"/>
          <w:numId w:val="19"/>
        </w:numPr>
        <w:jc w:val="left"/>
        <w:rPr>
          <w:sz w:val="24"/>
          <w:szCs w:val="10"/>
        </w:rPr>
      </w:pPr>
      <w:r w:rsidRPr="00F252BB">
        <w:rPr>
          <w:sz w:val="24"/>
          <w:szCs w:val="10"/>
        </w:rPr>
        <w:t>as a result, all the decisions he made were selfish in nature</w:t>
      </w:r>
    </w:p>
    <w:p w14:paraId="224BE271" w14:textId="77777777" w:rsidR="00F252BB" w:rsidRPr="00F252BB" w:rsidRDefault="00F252BB" w:rsidP="00F252BB">
      <w:pPr>
        <w:numPr>
          <w:ilvl w:val="0"/>
          <w:numId w:val="19"/>
        </w:numPr>
        <w:jc w:val="left"/>
        <w:rPr>
          <w:sz w:val="24"/>
          <w:szCs w:val="10"/>
        </w:rPr>
      </w:pPr>
      <w:r w:rsidRPr="00F252BB">
        <w:rPr>
          <w:sz w:val="24"/>
          <w:szCs w:val="10"/>
        </w:rPr>
        <w:t>if its good for Jonah, then it is a good decision</w:t>
      </w:r>
    </w:p>
    <w:p w14:paraId="7B0173F8" w14:textId="77777777" w:rsidR="00F252BB" w:rsidRDefault="00F252BB" w:rsidP="00F252BB">
      <w:pPr>
        <w:jc w:val="left"/>
        <w:rPr>
          <w:sz w:val="24"/>
          <w:szCs w:val="10"/>
        </w:rPr>
      </w:pPr>
    </w:p>
    <w:p w14:paraId="543AD780" w14:textId="0BACB0A5" w:rsidR="00F252BB" w:rsidRPr="00F252BB" w:rsidRDefault="00F252BB" w:rsidP="00F252BB">
      <w:pPr>
        <w:jc w:val="left"/>
        <w:rPr>
          <w:sz w:val="24"/>
          <w:szCs w:val="10"/>
        </w:rPr>
      </w:pPr>
      <w:r w:rsidRPr="00F252BB">
        <w:rPr>
          <w:sz w:val="24"/>
          <w:szCs w:val="10"/>
        </w:rPr>
        <w:t>Here is a truth we learn from this story...</w:t>
      </w:r>
    </w:p>
    <w:p w14:paraId="5E7E660C" w14:textId="77777777" w:rsidR="00F252BB" w:rsidRDefault="00F252BB" w:rsidP="00F252BB">
      <w:pPr>
        <w:jc w:val="left"/>
        <w:rPr>
          <w:b/>
          <w:bCs/>
          <w:sz w:val="24"/>
          <w:szCs w:val="10"/>
        </w:rPr>
      </w:pPr>
    </w:p>
    <w:p w14:paraId="706A2A28" w14:textId="01CADC9F" w:rsidR="00F252BB" w:rsidRPr="00F252BB" w:rsidRDefault="00F252BB" w:rsidP="00F252BB">
      <w:pPr>
        <w:jc w:val="left"/>
        <w:rPr>
          <w:sz w:val="24"/>
          <w:szCs w:val="10"/>
        </w:rPr>
      </w:pPr>
      <w:r w:rsidRPr="00F252BB">
        <w:rPr>
          <w:b/>
          <w:bCs/>
          <w:sz w:val="24"/>
          <w:szCs w:val="10"/>
        </w:rPr>
        <w:t>It is almost impossible to get to the right </w:t>
      </w:r>
      <w:r w:rsidRPr="00F252BB">
        <w:rPr>
          <w:b/>
          <w:bCs/>
          <w:sz w:val="24"/>
          <w:szCs w:val="10"/>
          <w:u w:val="single"/>
        </w:rPr>
        <w:t>place</w:t>
      </w:r>
      <w:r w:rsidRPr="00F252BB">
        <w:rPr>
          <w:b/>
          <w:bCs/>
          <w:sz w:val="24"/>
          <w:szCs w:val="10"/>
        </w:rPr>
        <w:t> with the wrong </w:t>
      </w:r>
      <w:r w:rsidRPr="00F252BB">
        <w:rPr>
          <w:b/>
          <w:bCs/>
          <w:sz w:val="24"/>
          <w:szCs w:val="10"/>
          <w:u w:val="single"/>
        </w:rPr>
        <w:t>motives</w:t>
      </w:r>
      <w:r w:rsidRPr="00F252BB">
        <w:rPr>
          <w:b/>
          <w:bCs/>
          <w:sz w:val="24"/>
          <w:szCs w:val="10"/>
        </w:rPr>
        <w:t>.</w:t>
      </w:r>
    </w:p>
    <w:p w14:paraId="33E02682" w14:textId="77777777" w:rsidR="00F252BB" w:rsidRPr="00F252BB" w:rsidRDefault="00F252BB" w:rsidP="00F252BB">
      <w:pPr>
        <w:numPr>
          <w:ilvl w:val="0"/>
          <w:numId w:val="20"/>
        </w:numPr>
        <w:jc w:val="left"/>
        <w:rPr>
          <w:sz w:val="24"/>
          <w:szCs w:val="10"/>
        </w:rPr>
      </w:pPr>
      <w:r w:rsidRPr="00F252BB">
        <w:rPr>
          <w:sz w:val="24"/>
          <w:szCs w:val="10"/>
        </w:rPr>
        <w:t>We don't get to the right destination when we start with the wrong why.</w:t>
      </w:r>
    </w:p>
    <w:p w14:paraId="39322B4F" w14:textId="77777777" w:rsidR="00F252BB" w:rsidRPr="00F252BB" w:rsidRDefault="00F252BB" w:rsidP="00F252BB">
      <w:pPr>
        <w:numPr>
          <w:ilvl w:val="0"/>
          <w:numId w:val="20"/>
        </w:numPr>
        <w:jc w:val="left"/>
        <w:rPr>
          <w:sz w:val="24"/>
          <w:szCs w:val="10"/>
        </w:rPr>
      </w:pPr>
      <w:r w:rsidRPr="00F252BB">
        <w:rPr>
          <w:sz w:val="24"/>
          <w:szCs w:val="10"/>
        </w:rPr>
        <w:t>We seldom make the right decision when our motives are wrong.</w:t>
      </w:r>
    </w:p>
    <w:p w14:paraId="54B4469F" w14:textId="77777777" w:rsidR="00F252BB" w:rsidRPr="00F252BB" w:rsidRDefault="00F252BB" w:rsidP="00F252BB">
      <w:pPr>
        <w:numPr>
          <w:ilvl w:val="0"/>
          <w:numId w:val="20"/>
        </w:numPr>
        <w:jc w:val="left"/>
        <w:rPr>
          <w:sz w:val="24"/>
          <w:szCs w:val="10"/>
        </w:rPr>
      </w:pPr>
      <w:r w:rsidRPr="00F252BB">
        <w:rPr>
          <w:sz w:val="24"/>
          <w:szCs w:val="10"/>
        </w:rPr>
        <w:t>the "why" we do something matters to God</w:t>
      </w:r>
    </w:p>
    <w:p w14:paraId="23062232" w14:textId="77777777" w:rsidR="00F252BB" w:rsidRPr="00F252BB" w:rsidRDefault="00F252BB" w:rsidP="00F252BB">
      <w:pPr>
        <w:numPr>
          <w:ilvl w:val="0"/>
          <w:numId w:val="20"/>
        </w:numPr>
        <w:jc w:val="left"/>
        <w:rPr>
          <w:sz w:val="24"/>
          <w:szCs w:val="10"/>
        </w:rPr>
      </w:pPr>
      <w:r w:rsidRPr="00F252BB">
        <w:rPr>
          <w:sz w:val="24"/>
          <w:szCs w:val="10"/>
        </w:rPr>
        <w:t>Why are you making the decision you are making?</w:t>
      </w:r>
    </w:p>
    <w:p w14:paraId="3D5AA93D" w14:textId="77777777" w:rsidR="00F252BB" w:rsidRPr="00F252BB" w:rsidRDefault="00F252BB" w:rsidP="00F252BB">
      <w:pPr>
        <w:numPr>
          <w:ilvl w:val="0"/>
          <w:numId w:val="20"/>
        </w:numPr>
        <w:jc w:val="left"/>
        <w:rPr>
          <w:sz w:val="24"/>
          <w:szCs w:val="10"/>
        </w:rPr>
      </w:pPr>
      <w:r w:rsidRPr="00F252BB">
        <w:rPr>
          <w:sz w:val="24"/>
          <w:szCs w:val="10"/>
        </w:rPr>
        <w:t>is it for selfish motives?</w:t>
      </w:r>
    </w:p>
    <w:p w14:paraId="5A1B512A" w14:textId="77777777" w:rsidR="00F252BB" w:rsidRPr="00F252BB" w:rsidRDefault="00F252BB" w:rsidP="00F252BB">
      <w:pPr>
        <w:numPr>
          <w:ilvl w:val="0"/>
          <w:numId w:val="20"/>
        </w:numPr>
        <w:jc w:val="left"/>
        <w:rPr>
          <w:sz w:val="24"/>
          <w:szCs w:val="10"/>
        </w:rPr>
      </w:pPr>
      <w:r w:rsidRPr="00F252BB">
        <w:rPr>
          <w:sz w:val="24"/>
          <w:szCs w:val="10"/>
        </w:rPr>
        <w:t>is it God centred?</w:t>
      </w:r>
    </w:p>
    <w:p w14:paraId="3D4B5B04" w14:textId="77777777" w:rsidR="00F252BB" w:rsidRDefault="00F252BB" w:rsidP="00F252BB">
      <w:pPr>
        <w:jc w:val="left"/>
        <w:rPr>
          <w:sz w:val="24"/>
          <w:szCs w:val="10"/>
        </w:rPr>
      </w:pPr>
    </w:p>
    <w:p w14:paraId="6505A773" w14:textId="321DD399" w:rsidR="00F252BB" w:rsidRPr="00F252BB" w:rsidRDefault="00F252BB" w:rsidP="00F252BB">
      <w:pPr>
        <w:jc w:val="left"/>
        <w:rPr>
          <w:sz w:val="24"/>
          <w:szCs w:val="10"/>
        </w:rPr>
      </w:pPr>
      <w:r w:rsidRPr="00F252BB">
        <w:rPr>
          <w:sz w:val="24"/>
          <w:szCs w:val="10"/>
        </w:rPr>
        <w:t>Why before what. Who before do.</w:t>
      </w:r>
    </w:p>
    <w:p w14:paraId="13EAD9FE" w14:textId="77777777" w:rsidR="00F252BB" w:rsidRDefault="00F252BB" w:rsidP="00F252BB">
      <w:pPr>
        <w:jc w:val="left"/>
        <w:rPr>
          <w:b/>
          <w:bCs/>
          <w:sz w:val="24"/>
          <w:szCs w:val="10"/>
        </w:rPr>
      </w:pPr>
    </w:p>
    <w:p w14:paraId="24F5D5E6" w14:textId="0EEF7868" w:rsidR="00F252BB" w:rsidRPr="00F252BB" w:rsidRDefault="00F252BB" w:rsidP="00F252BB">
      <w:pPr>
        <w:jc w:val="left"/>
        <w:rPr>
          <w:sz w:val="24"/>
          <w:szCs w:val="10"/>
        </w:rPr>
      </w:pPr>
      <w:r w:rsidRPr="00F252BB">
        <w:rPr>
          <w:sz w:val="24"/>
          <w:szCs w:val="10"/>
        </w:rPr>
        <w:t>Paul said it so powerfully to the Colossians Xians</w:t>
      </w:r>
    </w:p>
    <w:p w14:paraId="731D044C" w14:textId="77777777" w:rsidR="00F252BB" w:rsidRDefault="00F252BB" w:rsidP="00F252BB">
      <w:pPr>
        <w:jc w:val="left"/>
        <w:rPr>
          <w:sz w:val="24"/>
          <w:szCs w:val="10"/>
        </w:rPr>
      </w:pPr>
    </w:p>
    <w:p w14:paraId="061B9A58" w14:textId="33B99F32" w:rsidR="00F252BB" w:rsidRPr="00F252BB" w:rsidRDefault="00F252BB" w:rsidP="00F252BB">
      <w:pPr>
        <w:jc w:val="left"/>
        <w:rPr>
          <w:sz w:val="24"/>
          <w:szCs w:val="10"/>
        </w:rPr>
      </w:pPr>
      <w:r w:rsidRPr="00F252BB">
        <w:rPr>
          <w:sz w:val="24"/>
          <w:szCs w:val="10"/>
        </w:rPr>
        <w:t>And whatever you do, whether in word or deed, do it all in the name of the Lord Jesus, giving thanks to God the Father through him. Colossians 3:17</w:t>
      </w:r>
    </w:p>
    <w:p w14:paraId="5A0628DD" w14:textId="77777777" w:rsidR="00F252BB" w:rsidRDefault="00F252BB" w:rsidP="00F252BB">
      <w:pPr>
        <w:jc w:val="left"/>
        <w:rPr>
          <w:sz w:val="24"/>
          <w:szCs w:val="10"/>
        </w:rPr>
      </w:pPr>
    </w:p>
    <w:p w14:paraId="6BFCE7E0" w14:textId="3B3ACE39" w:rsidR="00F252BB" w:rsidRPr="00F252BB" w:rsidRDefault="00F252BB" w:rsidP="00F252BB">
      <w:pPr>
        <w:jc w:val="left"/>
        <w:rPr>
          <w:sz w:val="24"/>
          <w:szCs w:val="10"/>
        </w:rPr>
      </w:pPr>
      <w:r w:rsidRPr="00F252BB">
        <w:rPr>
          <w:sz w:val="24"/>
          <w:szCs w:val="10"/>
        </w:rPr>
        <w:t>Whatever you do - whatever - your motive should be doing it in the name of Jesus.</w:t>
      </w:r>
    </w:p>
    <w:p w14:paraId="5F7C4299" w14:textId="77777777" w:rsidR="00F252BB" w:rsidRDefault="00F252BB" w:rsidP="00F252BB">
      <w:pPr>
        <w:jc w:val="left"/>
        <w:rPr>
          <w:sz w:val="24"/>
          <w:szCs w:val="10"/>
        </w:rPr>
      </w:pPr>
    </w:p>
    <w:p w14:paraId="60586845" w14:textId="395A7D0E" w:rsidR="00F252BB" w:rsidRPr="00F252BB" w:rsidRDefault="00F252BB" w:rsidP="00F252BB">
      <w:pPr>
        <w:jc w:val="left"/>
        <w:rPr>
          <w:sz w:val="24"/>
          <w:szCs w:val="10"/>
        </w:rPr>
      </w:pPr>
      <w:r w:rsidRPr="00F252BB">
        <w:rPr>
          <w:sz w:val="24"/>
          <w:szCs w:val="10"/>
        </w:rPr>
        <w:t>Successful people didn't become successful by making a couple of big decisions</w:t>
      </w:r>
    </w:p>
    <w:p w14:paraId="3AA50E7C" w14:textId="77777777" w:rsidR="00F252BB" w:rsidRPr="00F252BB" w:rsidRDefault="00F252BB" w:rsidP="00F252BB">
      <w:pPr>
        <w:numPr>
          <w:ilvl w:val="0"/>
          <w:numId w:val="21"/>
        </w:numPr>
        <w:jc w:val="left"/>
        <w:rPr>
          <w:sz w:val="24"/>
          <w:szCs w:val="10"/>
        </w:rPr>
      </w:pPr>
      <w:r w:rsidRPr="00F252BB">
        <w:rPr>
          <w:sz w:val="24"/>
          <w:szCs w:val="10"/>
        </w:rPr>
        <w:t>it took thousands of small decisions along the way</w:t>
      </w:r>
    </w:p>
    <w:p w14:paraId="692988B4" w14:textId="77777777" w:rsidR="00F252BB" w:rsidRPr="00F252BB" w:rsidRDefault="00F252BB" w:rsidP="00F252BB">
      <w:pPr>
        <w:numPr>
          <w:ilvl w:val="0"/>
          <w:numId w:val="21"/>
        </w:numPr>
        <w:jc w:val="left"/>
        <w:rPr>
          <w:sz w:val="24"/>
          <w:szCs w:val="10"/>
        </w:rPr>
      </w:pPr>
      <w:r w:rsidRPr="00F252BB">
        <w:rPr>
          <w:sz w:val="24"/>
          <w:szCs w:val="10"/>
        </w:rPr>
        <w:t>people who make a difference in our world for the sake of God are making countless decisions of denying self</w:t>
      </w:r>
    </w:p>
    <w:p w14:paraId="796E638A" w14:textId="77777777" w:rsidR="00F252BB" w:rsidRPr="00F252BB" w:rsidRDefault="00F252BB" w:rsidP="00F252BB">
      <w:pPr>
        <w:numPr>
          <w:ilvl w:val="0"/>
          <w:numId w:val="21"/>
        </w:numPr>
        <w:jc w:val="left"/>
        <w:rPr>
          <w:sz w:val="24"/>
          <w:szCs w:val="10"/>
        </w:rPr>
      </w:pPr>
      <w:r w:rsidRPr="00F252BB">
        <w:rPr>
          <w:sz w:val="24"/>
          <w:szCs w:val="10"/>
        </w:rPr>
        <w:t>dying to self day after day</w:t>
      </w:r>
    </w:p>
    <w:p w14:paraId="3C31E3EA" w14:textId="77777777" w:rsidR="00F252BB" w:rsidRDefault="00F252BB" w:rsidP="00F252BB">
      <w:pPr>
        <w:jc w:val="left"/>
        <w:rPr>
          <w:sz w:val="24"/>
          <w:szCs w:val="10"/>
        </w:rPr>
      </w:pPr>
    </w:p>
    <w:p w14:paraId="1AED9288" w14:textId="3D13D07B" w:rsidR="00F252BB" w:rsidRPr="00F252BB" w:rsidRDefault="00F252BB" w:rsidP="00F252BB">
      <w:pPr>
        <w:jc w:val="left"/>
        <w:rPr>
          <w:sz w:val="24"/>
          <w:szCs w:val="10"/>
        </w:rPr>
      </w:pPr>
      <w:r w:rsidRPr="00F252BB">
        <w:rPr>
          <w:sz w:val="24"/>
          <w:szCs w:val="10"/>
        </w:rPr>
        <w:t>Who before do. Why before what.</w:t>
      </w:r>
    </w:p>
    <w:p w14:paraId="798E0BC1" w14:textId="77777777" w:rsidR="00D91AC8" w:rsidRDefault="00D91AC8" w:rsidP="00D91AC8">
      <w:pPr>
        <w:jc w:val="left"/>
        <w:rPr>
          <w:sz w:val="24"/>
          <w:szCs w:val="10"/>
        </w:rPr>
      </w:pPr>
    </w:p>
    <w:p w14:paraId="099B5B78" w14:textId="4C5796ED" w:rsidR="00F252BB" w:rsidRPr="00F252BB" w:rsidRDefault="00F252BB" w:rsidP="00D91AC8">
      <w:pPr>
        <w:jc w:val="left"/>
        <w:rPr>
          <w:b/>
          <w:bCs/>
          <w:sz w:val="24"/>
          <w:szCs w:val="10"/>
        </w:rPr>
      </w:pPr>
      <w:r w:rsidRPr="00F252BB">
        <w:rPr>
          <w:b/>
          <w:bCs/>
          <w:sz w:val="24"/>
          <w:szCs w:val="10"/>
        </w:rPr>
        <w:t>F. HOW CAN WE ALL LIVE THIS OUT TOGETHER</w:t>
      </w:r>
      <w:r w:rsidR="00BC3836">
        <w:rPr>
          <w:b/>
          <w:bCs/>
          <w:sz w:val="24"/>
          <w:szCs w:val="10"/>
        </w:rPr>
        <w:t>?</w:t>
      </w:r>
    </w:p>
    <w:p w14:paraId="03ECABD8" w14:textId="77777777" w:rsidR="00F252BB" w:rsidRDefault="00F252BB" w:rsidP="00D91AC8">
      <w:pPr>
        <w:jc w:val="left"/>
        <w:rPr>
          <w:sz w:val="24"/>
          <w:szCs w:val="10"/>
        </w:rPr>
      </w:pPr>
    </w:p>
    <w:p w14:paraId="45930493" w14:textId="77777777" w:rsidR="00F252BB" w:rsidRPr="00F252BB" w:rsidRDefault="00F252BB" w:rsidP="00F252BB">
      <w:pPr>
        <w:jc w:val="left"/>
        <w:rPr>
          <w:sz w:val="24"/>
          <w:szCs w:val="10"/>
        </w:rPr>
      </w:pPr>
      <w:r w:rsidRPr="00F252BB">
        <w:rPr>
          <w:sz w:val="24"/>
          <w:szCs w:val="10"/>
        </w:rPr>
        <w:t>When we get this right, God leads us step by step into the right places.</w:t>
      </w:r>
    </w:p>
    <w:p w14:paraId="4B7E2EC9" w14:textId="77777777" w:rsidR="00F252BB" w:rsidRDefault="00F252BB" w:rsidP="00F252BB">
      <w:pPr>
        <w:jc w:val="left"/>
        <w:rPr>
          <w:sz w:val="24"/>
          <w:szCs w:val="10"/>
        </w:rPr>
      </w:pPr>
    </w:p>
    <w:p w14:paraId="34235C6F" w14:textId="5461EAEB" w:rsidR="00F252BB" w:rsidRPr="00F252BB" w:rsidRDefault="00F252BB" w:rsidP="00F252BB">
      <w:pPr>
        <w:jc w:val="left"/>
        <w:rPr>
          <w:sz w:val="24"/>
          <w:szCs w:val="10"/>
        </w:rPr>
      </w:pPr>
      <w:r w:rsidRPr="00F252BB">
        <w:rPr>
          <w:sz w:val="24"/>
          <w:szCs w:val="10"/>
        </w:rPr>
        <w:t>As we finish, let me say this...</w:t>
      </w:r>
    </w:p>
    <w:p w14:paraId="1882B80A" w14:textId="77777777" w:rsidR="00F252BB" w:rsidRDefault="00F252BB" w:rsidP="00F252BB">
      <w:pPr>
        <w:jc w:val="left"/>
        <w:rPr>
          <w:sz w:val="24"/>
          <w:szCs w:val="10"/>
        </w:rPr>
      </w:pPr>
    </w:p>
    <w:p w14:paraId="4B9DF0C8" w14:textId="4892BBA0" w:rsidR="00F252BB" w:rsidRPr="00F252BB" w:rsidRDefault="00F252BB" w:rsidP="00F252BB">
      <w:pPr>
        <w:jc w:val="left"/>
        <w:rPr>
          <w:sz w:val="24"/>
          <w:szCs w:val="10"/>
        </w:rPr>
      </w:pPr>
      <w:r w:rsidRPr="00F252BB">
        <w:rPr>
          <w:sz w:val="24"/>
          <w:szCs w:val="10"/>
        </w:rPr>
        <w:t xml:space="preserve">God is calling </w:t>
      </w:r>
      <w:r>
        <w:rPr>
          <w:sz w:val="24"/>
          <w:szCs w:val="10"/>
        </w:rPr>
        <w:t>us</w:t>
      </w:r>
      <w:r w:rsidRPr="00F252BB">
        <w:rPr>
          <w:sz w:val="24"/>
          <w:szCs w:val="10"/>
        </w:rPr>
        <w:t>. </w:t>
      </w:r>
    </w:p>
    <w:p w14:paraId="052AF610" w14:textId="746DDE74" w:rsidR="00F252BB" w:rsidRPr="00F252BB" w:rsidRDefault="00F252BB" w:rsidP="00F252BB">
      <w:pPr>
        <w:numPr>
          <w:ilvl w:val="0"/>
          <w:numId w:val="22"/>
        </w:numPr>
        <w:jc w:val="left"/>
        <w:rPr>
          <w:sz w:val="24"/>
          <w:szCs w:val="10"/>
        </w:rPr>
      </w:pPr>
      <w:r w:rsidRPr="00F252BB">
        <w:rPr>
          <w:sz w:val="24"/>
          <w:szCs w:val="10"/>
        </w:rPr>
        <w:t xml:space="preserve">He is calling </w:t>
      </w:r>
      <w:r>
        <w:rPr>
          <w:sz w:val="24"/>
          <w:szCs w:val="10"/>
        </w:rPr>
        <w:t>us</w:t>
      </w:r>
      <w:r w:rsidRPr="00F252BB">
        <w:rPr>
          <w:sz w:val="24"/>
          <w:szCs w:val="10"/>
        </w:rPr>
        <w:t xml:space="preserve"> to something.</w:t>
      </w:r>
    </w:p>
    <w:p w14:paraId="5C2E6946" w14:textId="77777777" w:rsidR="00F252BB" w:rsidRPr="00F252BB" w:rsidRDefault="00F252BB" w:rsidP="00F252BB">
      <w:pPr>
        <w:numPr>
          <w:ilvl w:val="0"/>
          <w:numId w:val="22"/>
        </w:numPr>
        <w:jc w:val="left"/>
        <w:rPr>
          <w:sz w:val="24"/>
          <w:szCs w:val="10"/>
        </w:rPr>
      </w:pPr>
      <w:r w:rsidRPr="00F252BB">
        <w:rPr>
          <w:sz w:val="24"/>
          <w:szCs w:val="10"/>
        </w:rPr>
        <w:t>God's will for your life is who you are before do and why before what</w:t>
      </w:r>
    </w:p>
    <w:p w14:paraId="7B899BBC" w14:textId="77777777" w:rsidR="00F252BB" w:rsidRPr="00F252BB" w:rsidRDefault="00F252BB" w:rsidP="00F252BB">
      <w:pPr>
        <w:numPr>
          <w:ilvl w:val="0"/>
          <w:numId w:val="22"/>
        </w:numPr>
        <w:jc w:val="left"/>
        <w:rPr>
          <w:sz w:val="24"/>
          <w:szCs w:val="10"/>
        </w:rPr>
      </w:pPr>
      <w:r w:rsidRPr="00F252BB">
        <w:rPr>
          <w:sz w:val="24"/>
          <w:szCs w:val="10"/>
        </w:rPr>
        <w:t>when we get the who right - you do more</w:t>
      </w:r>
    </w:p>
    <w:p w14:paraId="69287E6B" w14:textId="77777777" w:rsidR="00F252BB" w:rsidRPr="00F252BB" w:rsidRDefault="00F252BB" w:rsidP="00F252BB">
      <w:pPr>
        <w:numPr>
          <w:ilvl w:val="0"/>
          <w:numId w:val="22"/>
        </w:numPr>
        <w:jc w:val="left"/>
        <w:rPr>
          <w:sz w:val="24"/>
          <w:szCs w:val="10"/>
        </w:rPr>
      </w:pPr>
      <w:r w:rsidRPr="00F252BB">
        <w:rPr>
          <w:sz w:val="24"/>
          <w:szCs w:val="10"/>
        </w:rPr>
        <w:t>when we get why right - the "what" has more power</w:t>
      </w:r>
    </w:p>
    <w:p w14:paraId="14F24F94" w14:textId="77777777" w:rsidR="00F252BB" w:rsidRDefault="00F252BB" w:rsidP="00F252BB">
      <w:pPr>
        <w:jc w:val="left"/>
        <w:rPr>
          <w:sz w:val="24"/>
          <w:szCs w:val="10"/>
        </w:rPr>
      </w:pPr>
    </w:p>
    <w:p w14:paraId="1F50434B" w14:textId="77777777" w:rsidR="001E3A03" w:rsidRDefault="00F252BB" w:rsidP="00F252BB">
      <w:pPr>
        <w:jc w:val="left"/>
        <w:rPr>
          <w:sz w:val="24"/>
          <w:szCs w:val="10"/>
        </w:rPr>
      </w:pPr>
      <w:r w:rsidRPr="00F252BB">
        <w:rPr>
          <w:sz w:val="24"/>
          <w:szCs w:val="10"/>
        </w:rPr>
        <w:t>Do you want to know who you are? You are a child of God who has been set free from all the stuff in your life that has kept you from being the person he wants you to be - holy and set apart for him.</w:t>
      </w:r>
    </w:p>
    <w:p w14:paraId="3B0AE5DA" w14:textId="74D5D385" w:rsidR="00F252BB" w:rsidRPr="00F252BB" w:rsidRDefault="00000000" w:rsidP="00F252BB">
      <w:pPr>
        <w:jc w:val="left"/>
        <w:rPr>
          <w:sz w:val="24"/>
          <w:szCs w:val="10"/>
        </w:rPr>
      </w:pPr>
      <w:r>
        <w:rPr>
          <w:i/>
          <w:iCs/>
          <w:sz w:val="20"/>
          <w:szCs w:val="20"/>
        </w:rPr>
        <w:pict w14:anchorId="5235CBBC">
          <v:rect id="_x0000_i1025" style="width:0;height:1.5pt" o:hralign="center" o:hrstd="t" o:hr="t" fillcolor="#a0a0a0" stroked="f"/>
        </w:pict>
      </w:r>
    </w:p>
    <w:p w14:paraId="0C2DC7DC" w14:textId="77777777" w:rsidR="00F252BB" w:rsidRDefault="00F252BB" w:rsidP="00D91AC8">
      <w:pPr>
        <w:jc w:val="left"/>
        <w:rPr>
          <w:sz w:val="24"/>
          <w:szCs w:val="10"/>
        </w:rPr>
      </w:pPr>
      <w:bookmarkStart w:id="0" w:name="_Hlk150868768"/>
    </w:p>
    <w:p w14:paraId="33BB1B46" w14:textId="3435AE00" w:rsidR="001E3A03" w:rsidRPr="00DF705C" w:rsidRDefault="00DF705C" w:rsidP="00DF705C">
      <w:pPr>
        <w:pBdr>
          <w:top w:val="single" w:sz="12" w:space="1" w:color="4472C4" w:themeColor="accent1"/>
          <w:left w:val="single" w:sz="12" w:space="4" w:color="4472C4" w:themeColor="accent1"/>
          <w:bottom w:val="single" w:sz="12" w:space="1" w:color="4472C4" w:themeColor="accent1"/>
          <w:right w:val="single" w:sz="12" w:space="4" w:color="4472C4" w:themeColor="accent1"/>
        </w:pBdr>
        <w:jc w:val="left"/>
        <w:rPr>
          <w:b/>
          <w:bCs/>
          <w:sz w:val="24"/>
          <w:szCs w:val="10"/>
        </w:rPr>
      </w:pPr>
      <w:r w:rsidRPr="00DF705C">
        <w:rPr>
          <w:b/>
          <w:bCs/>
          <w:sz w:val="24"/>
          <w:szCs w:val="10"/>
        </w:rPr>
        <w:t>Music Options for Jonah 1</w:t>
      </w:r>
    </w:p>
    <w:bookmarkEnd w:id="0"/>
    <w:p w14:paraId="4D61AD1C" w14:textId="77777777" w:rsidR="001E3A03" w:rsidRDefault="001E3A03">
      <w:pPr>
        <w:rPr>
          <w:sz w:val="24"/>
          <w:szCs w:val="10"/>
        </w:rPr>
      </w:pPr>
    </w:p>
    <w:p w14:paraId="17B9A65A" w14:textId="77777777" w:rsidR="00DF705C" w:rsidRPr="00DF705C" w:rsidRDefault="00DF705C" w:rsidP="00DF705C">
      <w:pPr>
        <w:spacing w:line="276" w:lineRule="auto"/>
        <w:jc w:val="left"/>
        <w:rPr>
          <w:sz w:val="24"/>
          <w:szCs w:val="10"/>
        </w:rPr>
      </w:pPr>
      <w:r w:rsidRPr="00DF705C">
        <w:rPr>
          <w:sz w:val="24"/>
          <w:szCs w:val="10"/>
        </w:rPr>
        <w:t>Jonah 1 (Faith and Decision Making; God’s Will)</w:t>
      </w:r>
    </w:p>
    <w:p w14:paraId="482F892F" w14:textId="77777777" w:rsidR="00DF705C" w:rsidRPr="00DF705C" w:rsidRDefault="00DF705C" w:rsidP="00DF705C">
      <w:pPr>
        <w:spacing w:line="276" w:lineRule="auto"/>
        <w:jc w:val="left"/>
        <w:rPr>
          <w:sz w:val="24"/>
          <w:szCs w:val="10"/>
        </w:rPr>
      </w:pPr>
      <w:r w:rsidRPr="00DF705C">
        <w:rPr>
          <w:i/>
          <w:iCs/>
          <w:sz w:val="24"/>
          <w:szCs w:val="10"/>
        </w:rPr>
        <w:t>Open the Eyes of My Heart Lord</w:t>
      </w:r>
      <w:r w:rsidRPr="00DF705C">
        <w:rPr>
          <w:sz w:val="24"/>
          <w:szCs w:val="10"/>
        </w:rPr>
        <w:t xml:space="preserve"> by Paul Baloche (SB 270)</w:t>
      </w:r>
    </w:p>
    <w:p w14:paraId="62AEBCA5" w14:textId="77777777" w:rsidR="00DF705C" w:rsidRPr="00DF705C" w:rsidRDefault="00DF705C" w:rsidP="00DF705C">
      <w:pPr>
        <w:spacing w:line="276" w:lineRule="auto"/>
        <w:jc w:val="left"/>
        <w:rPr>
          <w:sz w:val="24"/>
          <w:szCs w:val="10"/>
        </w:rPr>
      </w:pPr>
      <w:r w:rsidRPr="00DF705C">
        <w:rPr>
          <w:i/>
          <w:iCs/>
          <w:sz w:val="24"/>
          <w:szCs w:val="10"/>
        </w:rPr>
        <w:t>Build My Life</w:t>
      </w:r>
      <w:r w:rsidRPr="00DF705C">
        <w:rPr>
          <w:sz w:val="24"/>
          <w:szCs w:val="10"/>
        </w:rPr>
        <w:t xml:space="preserve"> Brett Younker, Karl Martin, Kirby Kaple, Matt Redman, Pat Barret (SongSelect)</w:t>
      </w:r>
    </w:p>
    <w:p w14:paraId="6487E759" w14:textId="77777777" w:rsidR="00DF705C" w:rsidRPr="00DF705C" w:rsidRDefault="00DF705C" w:rsidP="00DF705C">
      <w:pPr>
        <w:spacing w:line="276" w:lineRule="auto"/>
        <w:jc w:val="left"/>
        <w:rPr>
          <w:sz w:val="24"/>
          <w:szCs w:val="10"/>
        </w:rPr>
      </w:pPr>
      <w:r w:rsidRPr="00DF705C">
        <w:rPr>
          <w:i/>
          <w:iCs/>
          <w:sz w:val="24"/>
          <w:szCs w:val="10"/>
        </w:rPr>
        <w:t>Good, Good Father</w:t>
      </w:r>
      <w:r w:rsidRPr="00DF705C">
        <w:rPr>
          <w:sz w:val="24"/>
          <w:szCs w:val="10"/>
        </w:rPr>
        <w:t xml:space="preserve"> Anthony Brown, Pat Barret (SongSelect)</w:t>
      </w:r>
    </w:p>
    <w:p w14:paraId="4CC32044" w14:textId="77777777" w:rsidR="00DF705C" w:rsidRPr="00DF705C" w:rsidRDefault="00DF705C" w:rsidP="00DF705C">
      <w:pPr>
        <w:spacing w:line="276" w:lineRule="auto"/>
        <w:jc w:val="left"/>
        <w:rPr>
          <w:sz w:val="24"/>
          <w:szCs w:val="10"/>
        </w:rPr>
      </w:pPr>
      <w:r w:rsidRPr="00DF705C">
        <w:rPr>
          <w:i/>
          <w:iCs/>
          <w:sz w:val="24"/>
          <w:szCs w:val="10"/>
        </w:rPr>
        <w:t>Take my Life</w:t>
      </w:r>
      <w:r w:rsidRPr="00DF705C">
        <w:rPr>
          <w:sz w:val="24"/>
          <w:szCs w:val="10"/>
        </w:rPr>
        <w:t xml:space="preserve"> by Laura Rowsell, Frances Ridley Havergal (Salvation Worship version)</w:t>
      </w:r>
    </w:p>
    <w:p w14:paraId="64B8A1F5" w14:textId="77777777" w:rsidR="004E5916" w:rsidRDefault="004E5916" w:rsidP="004E5916">
      <w:pPr>
        <w:jc w:val="left"/>
        <w:rPr>
          <w:sz w:val="24"/>
          <w:szCs w:val="10"/>
        </w:rPr>
      </w:pPr>
      <w:r w:rsidRPr="004E5916">
        <w:rPr>
          <w:sz w:val="24"/>
          <w:szCs w:val="10"/>
        </w:rPr>
        <w:t> </w:t>
      </w:r>
    </w:p>
    <w:p w14:paraId="1A2A2DEA" w14:textId="77777777" w:rsidR="004E5916" w:rsidRPr="00DF705C" w:rsidRDefault="004E5916" w:rsidP="004E5916">
      <w:pPr>
        <w:pBdr>
          <w:top w:val="single" w:sz="12" w:space="1" w:color="4472C4" w:themeColor="accent1"/>
          <w:left w:val="single" w:sz="12" w:space="4" w:color="4472C4" w:themeColor="accent1"/>
          <w:bottom w:val="single" w:sz="12" w:space="1" w:color="4472C4" w:themeColor="accent1"/>
          <w:right w:val="single" w:sz="12" w:space="4" w:color="4472C4" w:themeColor="accent1"/>
        </w:pBdr>
        <w:jc w:val="left"/>
        <w:rPr>
          <w:b/>
          <w:bCs/>
          <w:sz w:val="24"/>
          <w:szCs w:val="10"/>
        </w:rPr>
      </w:pPr>
      <w:r>
        <w:rPr>
          <w:b/>
          <w:bCs/>
          <w:sz w:val="24"/>
          <w:szCs w:val="10"/>
        </w:rPr>
        <w:t>Inclusion &amp; Accessibility Tip</w:t>
      </w:r>
    </w:p>
    <w:p w14:paraId="21C5DA3C" w14:textId="77777777" w:rsidR="005562EA" w:rsidRDefault="005562EA" w:rsidP="00DF705C">
      <w:pPr>
        <w:jc w:val="left"/>
        <w:rPr>
          <w:sz w:val="24"/>
          <w:szCs w:val="10"/>
        </w:rPr>
      </w:pPr>
    </w:p>
    <w:p w14:paraId="570255AD" w14:textId="1C594EB9" w:rsidR="005562EA" w:rsidRDefault="002B41A4" w:rsidP="005562EA">
      <w:pPr>
        <w:jc w:val="left"/>
        <w:rPr>
          <w:sz w:val="24"/>
          <w:szCs w:val="10"/>
          <w:lang w:val="en-US"/>
        </w:rPr>
      </w:pPr>
      <w:r>
        <w:rPr>
          <w:sz w:val="24"/>
          <w:szCs w:val="10"/>
          <w:lang w:val="en-US"/>
        </w:rPr>
        <w:t xml:space="preserve">As you prepare your orders of service, you power point slides and your bulletins, </w:t>
      </w:r>
      <w:r w:rsidR="0077077F">
        <w:rPr>
          <w:sz w:val="24"/>
          <w:szCs w:val="10"/>
          <w:lang w:val="en-US"/>
        </w:rPr>
        <w:t xml:space="preserve">be sure to consider </w:t>
      </w:r>
      <w:r w:rsidR="0077077F" w:rsidRPr="0077077F">
        <w:rPr>
          <w:b/>
          <w:bCs/>
          <w:i/>
          <w:iCs/>
          <w:sz w:val="24"/>
          <w:szCs w:val="10"/>
          <w:lang w:val="en-US"/>
        </w:rPr>
        <w:t>a</w:t>
      </w:r>
      <w:r w:rsidR="005562EA" w:rsidRPr="005562EA">
        <w:rPr>
          <w:b/>
          <w:bCs/>
          <w:i/>
          <w:iCs/>
          <w:sz w:val="24"/>
          <w:szCs w:val="10"/>
          <w:lang w:val="en-US"/>
        </w:rPr>
        <w:t>ccessible</w:t>
      </w:r>
      <w:r w:rsidR="005562EA" w:rsidRPr="005562EA">
        <w:rPr>
          <w:sz w:val="24"/>
          <w:szCs w:val="10"/>
          <w:lang w:val="en-US"/>
        </w:rPr>
        <w:t xml:space="preserve"> </w:t>
      </w:r>
      <w:r w:rsidR="0077077F">
        <w:rPr>
          <w:sz w:val="24"/>
          <w:szCs w:val="10"/>
          <w:lang w:val="en-US"/>
        </w:rPr>
        <w:t>w</w:t>
      </w:r>
      <w:r w:rsidR="005562EA" w:rsidRPr="005562EA">
        <w:rPr>
          <w:sz w:val="24"/>
          <w:szCs w:val="10"/>
          <w:lang w:val="en-US"/>
        </w:rPr>
        <w:t xml:space="preserve">orship </w:t>
      </w:r>
      <w:r w:rsidR="0077077F">
        <w:rPr>
          <w:sz w:val="24"/>
          <w:szCs w:val="10"/>
          <w:lang w:val="en-US"/>
        </w:rPr>
        <w:t>s</w:t>
      </w:r>
      <w:r w:rsidR="005562EA" w:rsidRPr="005562EA">
        <w:rPr>
          <w:sz w:val="24"/>
          <w:szCs w:val="10"/>
          <w:lang w:val="en-US"/>
        </w:rPr>
        <w:t>trategies</w:t>
      </w:r>
      <w:r w:rsidR="0077077F">
        <w:rPr>
          <w:sz w:val="24"/>
          <w:szCs w:val="10"/>
          <w:lang w:val="en-US"/>
        </w:rPr>
        <w:t xml:space="preserve">.  </w:t>
      </w:r>
      <w:r w:rsidR="006D5F87">
        <w:rPr>
          <w:sz w:val="24"/>
          <w:szCs w:val="10"/>
          <w:lang w:val="en-US"/>
        </w:rPr>
        <w:t>Not everyone sees, hears or learns the same way you do.</w:t>
      </w:r>
      <w:r w:rsidR="00311C26" w:rsidRPr="00311C26">
        <w:rPr>
          <w:sz w:val="24"/>
          <w:szCs w:val="10"/>
          <w:lang w:val="en-US"/>
        </w:rPr>
        <w:t xml:space="preserve"> </w:t>
      </w:r>
      <w:r w:rsidR="00311C26" w:rsidRPr="005562EA">
        <w:rPr>
          <w:sz w:val="24"/>
          <w:szCs w:val="10"/>
          <w:lang w:val="en-US"/>
        </w:rPr>
        <w:t xml:space="preserve">Make sure that speakers/leaders </w:t>
      </w:r>
      <w:r w:rsidR="00313B19">
        <w:rPr>
          <w:sz w:val="24"/>
          <w:szCs w:val="10"/>
          <w:lang w:val="en-US"/>
        </w:rPr>
        <w:t>are aware of the need for</w:t>
      </w:r>
      <w:r w:rsidR="00311C26" w:rsidRPr="005562EA">
        <w:rPr>
          <w:sz w:val="24"/>
          <w:szCs w:val="10"/>
          <w:lang w:val="en-US"/>
        </w:rPr>
        <w:t xml:space="preserve"> accessibility and inclusion.   </w:t>
      </w:r>
      <w:r w:rsidR="00313B19">
        <w:rPr>
          <w:sz w:val="24"/>
          <w:szCs w:val="10"/>
          <w:lang w:val="en-US"/>
        </w:rPr>
        <w:t xml:space="preserve">Unfortunately we sometimes </w:t>
      </w:r>
      <w:r w:rsidR="00EC198D">
        <w:rPr>
          <w:sz w:val="24"/>
          <w:szCs w:val="10"/>
          <w:lang w:val="en-US"/>
        </w:rPr>
        <w:t xml:space="preserve">are not sensitive to the unique needs of others in our congregations.  </w:t>
      </w:r>
    </w:p>
    <w:p w14:paraId="2969A86C" w14:textId="77777777" w:rsidR="006D5F87" w:rsidRPr="005562EA" w:rsidRDefault="006D5F87" w:rsidP="005562EA">
      <w:pPr>
        <w:jc w:val="left"/>
        <w:rPr>
          <w:sz w:val="24"/>
          <w:szCs w:val="10"/>
          <w:lang w:val="en-US"/>
        </w:rPr>
      </w:pPr>
    </w:p>
    <w:p w14:paraId="0F9DB720" w14:textId="77777777" w:rsidR="005562EA" w:rsidRPr="005562EA" w:rsidRDefault="005562EA" w:rsidP="005562EA">
      <w:pPr>
        <w:jc w:val="left"/>
        <w:rPr>
          <w:sz w:val="24"/>
          <w:szCs w:val="10"/>
          <w:lang w:val="en-US"/>
        </w:rPr>
      </w:pPr>
      <w:r w:rsidRPr="005562EA">
        <w:rPr>
          <w:sz w:val="24"/>
          <w:szCs w:val="10"/>
          <w:lang w:val="en-US"/>
        </w:rPr>
        <w:t>Audio/Visual</w:t>
      </w:r>
    </w:p>
    <w:p w14:paraId="308701F8" w14:textId="39B78349" w:rsidR="005562EA" w:rsidRPr="005562EA" w:rsidRDefault="005562EA" w:rsidP="005562EA">
      <w:pPr>
        <w:jc w:val="left"/>
        <w:rPr>
          <w:sz w:val="24"/>
          <w:szCs w:val="10"/>
          <w:lang w:val="en-US"/>
        </w:rPr>
      </w:pPr>
      <w:r w:rsidRPr="005562EA">
        <w:rPr>
          <w:sz w:val="24"/>
          <w:szCs w:val="10"/>
          <w:lang w:val="x-none"/>
        </w:rPr>
        <w:t>·</w:t>
      </w:r>
      <w:r w:rsidRPr="005562EA">
        <w:rPr>
          <w:sz w:val="24"/>
          <w:szCs w:val="10"/>
          <w:lang w:val="en-US"/>
        </w:rPr>
        <w:t> </w:t>
      </w:r>
      <w:r w:rsidR="006D5F87">
        <w:rPr>
          <w:sz w:val="24"/>
          <w:szCs w:val="10"/>
          <w:lang w:val="en-US"/>
        </w:rPr>
        <w:t>use l</w:t>
      </w:r>
      <w:r w:rsidRPr="005562EA">
        <w:rPr>
          <w:sz w:val="24"/>
          <w:szCs w:val="10"/>
          <w:lang w:val="en-US"/>
        </w:rPr>
        <w:t>arge unembellished font</w:t>
      </w:r>
      <w:r w:rsidR="006D5F87">
        <w:rPr>
          <w:sz w:val="24"/>
          <w:szCs w:val="10"/>
          <w:lang w:val="en-US"/>
        </w:rPr>
        <w:t>s</w:t>
      </w:r>
      <w:r w:rsidRPr="005562EA">
        <w:rPr>
          <w:sz w:val="24"/>
          <w:szCs w:val="10"/>
          <w:lang w:val="en-US"/>
        </w:rPr>
        <w:t xml:space="preserve"> and less words on each page</w:t>
      </w:r>
    </w:p>
    <w:p w14:paraId="46635B8A" w14:textId="7F5CC88C" w:rsidR="005562EA" w:rsidRPr="005562EA" w:rsidRDefault="005562EA" w:rsidP="005562EA">
      <w:pPr>
        <w:jc w:val="left"/>
        <w:rPr>
          <w:sz w:val="24"/>
          <w:szCs w:val="10"/>
          <w:lang w:val="en-US"/>
        </w:rPr>
      </w:pPr>
      <w:r w:rsidRPr="005562EA">
        <w:rPr>
          <w:sz w:val="24"/>
          <w:szCs w:val="10"/>
          <w:lang w:val="x-none"/>
        </w:rPr>
        <w:t>·</w:t>
      </w:r>
      <w:r w:rsidRPr="005562EA">
        <w:rPr>
          <w:sz w:val="24"/>
          <w:szCs w:val="10"/>
          <w:lang w:val="en-US"/>
        </w:rPr>
        <w:t> </w:t>
      </w:r>
      <w:r w:rsidR="006D5F87">
        <w:rPr>
          <w:sz w:val="24"/>
          <w:szCs w:val="10"/>
          <w:lang w:val="en-US"/>
        </w:rPr>
        <w:t>use l</w:t>
      </w:r>
      <w:r w:rsidRPr="005562EA">
        <w:rPr>
          <w:sz w:val="24"/>
          <w:szCs w:val="10"/>
          <w:lang w:val="en-US"/>
        </w:rPr>
        <w:t>ight coloured font on dark background</w:t>
      </w:r>
    </w:p>
    <w:p w14:paraId="6CBB8BCE" w14:textId="65B0657E" w:rsidR="005562EA" w:rsidRPr="005562EA" w:rsidRDefault="005562EA" w:rsidP="005562EA">
      <w:pPr>
        <w:jc w:val="left"/>
        <w:rPr>
          <w:sz w:val="24"/>
          <w:szCs w:val="10"/>
          <w:lang w:val="en-US"/>
        </w:rPr>
      </w:pPr>
      <w:r w:rsidRPr="005562EA">
        <w:rPr>
          <w:sz w:val="24"/>
          <w:szCs w:val="10"/>
          <w:lang w:val="x-none"/>
        </w:rPr>
        <w:t>·</w:t>
      </w:r>
      <w:r w:rsidRPr="005562EA">
        <w:rPr>
          <w:sz w:val="24"/>
          <w:szCs w:val="10"/>
          <w:lang w:val="en-US"/>
        </w:rPr>
        <w:t> </w:t>
      </w:r>
      <w:r w:rsidR="00560F14">
        <w:rPr>
          <w:sz w:val="24"/>
          <w:szCs w:val="10"/>
          <w:lang w:val="en-US"/>
        </w:rPr>
        <w:t>use s</w:t>
      </w:r>
      <w:r w:rsidRPr="005562EA">
        <w:rPr>
          <w:sz w:val="24"/>
          <w:szCs w:val="10"/>
          <w:lang w:val="en-US"/>
        </w:rPr>
        <w:t>imple background</w:t>
      </w:r>
      <w:r w:rsidR="00560F14">
        <w:rPr>
          <w:sz w:val="24"/>
          <w:szCs w:val="10"/>
          <w:lang w:val="en-US"/>
        </w:rPr>
        <w:t>s</w:t>
      </w:r>
      <w:r w:rsidRPr="005562EA">
        <w:rPr>
          <w:sz w:val="24"/>
          <w:szCs w:val="10"/>
          <w:lang w:val="en-US"/>
        </w:rPr>
        <w:t xml:space="preserve"> without movement when singing songs</w:t>
      </w:r>
    </w:p>
    <w:p w14:paraId="71EF5365" w14:textId="6F6DA22F" w:rsidR="005562EA" w:rsidRPr="005562EA" w:rsidRDefault="005562EA" w:rsidP="005562EA">
      <w:pPr>
        <w:jc w:val="left"/>
        <w:rPr>
          <w:sz w:val="24"/>
          <w:szCs w:val="10"/>
          <w:lang w:val="en-US"/>
        </w:rPr>
      </w:pPr>
      <w:r w:rsidRPr="005562EA">
        <w:rPr>
          <w:sz w:val="24"/>
          <w:szCs w:val="10"/>
          <w:lang w:val="x-none"/>
        </w:rPr>
        <w:t>·</w:t>
      </w:r>
      <w:r w:rsidRPr="005562EA">
        <w:rPr>
          <w:sz w:val="24"/>
          <w:szCs w:val="10"/>
          <w:lang w:val="en-US"/>
        </w:rPr>
        <w:t> </w:t>
      </w:r>
      <w:r w:rsidR="00560F14">
        <w:rPr>
          <w:sz w:val="24"/>
          <w:szCs w:val="10"/>
          <w:lang w:val="en-US"/>
        </w:rPr>
        <w:t xml:space="preserve">ensure </w:t>
      </w:r>
      <w:r w:rsidRPr="005562EA">
        <w:rPr>
          <w:sz w:val="24"/>
          <w:szCs w:val="10"/>
          <w:lang w:val="en-US"/>
        </w:rPr>
        <w:t>every speaker/song leader</w:t>
      </w:r>
      <w:r w:rsidR="00311C26">
        <w:rPr>
          <w:sz w:val="24"/>
          <w:szCs w:val="10"/>
          <w:lang w:val="en-US"/>
        </w:rPr>
        <w:t xml:space="preserve"> uses a microphone</w:t>
      </w:r>
      <w:r w:rsidRPr="005562EA">
        <w:rPr>
          <w:sz w:val="24"/>
          <w:szCs w:val="10"/>
          <w:lang w:val="en-US"/>
        </w:rPr>
        <w:t xml:space="preserve">   </w:t>
      </w:r>
    </w:p>
    <w:p w14:paraId="055F49BF" w14:textId="77777777" w:rsidR="005562EA" w:rsidRPr="005562EA" w:rsidRDefault="005562EA" w:rsidP="005562EA">
      <w:pPr>
        <w:jc w:val="left"/>
        <w:rPr>
          <w:sz w:val="24"/>
          <w:szCs w:val="10"/>
          <w:lang w:val="en-US"/>
        </w:rPr>
      </w:pPr>
    </w:p>
    <w:p w14:paraId="339CE833" w14:textId="77777777" w:rsidR="005562EA" w:rsidRPr="005562EA" w:rsidRDefault="005562EA" w:rsidP="005562EA">
      <w:pPr>
        <w:jc w:val="left"/>
        <w:rPr>
          <w:sz w:val="24"/>
          <w:szCs w:val="10"/>
          <w:lang w:val="en-US"/>
        </w:rPr>
      </w:pPr>
      <w:r w:rsidRPr="005562EA">
        <w:rPr>
          <w:sz w:val="24"/>
          <w:szCs w:val="10"/>
          <w:lang w:val="en-US"/>
        </w:rPr>
        <w:t>Print</w:t>
      </w:r>
    </w:p>
    <w:p w14:paraId="6E315E8E" w14:textId="6B3F3809" w:rsidR="005562EA" w:rsidRPr="005562EA" w:rsidRDefault="005562EA" w:rsidP="005562EA">
      <w:pPr>
        <w:jc w:val="left"/>
        <w:rPr>
          <w:sz w:val="24"/>
          <w:szCs w:val="10"/>
          <w:lang w:val="en-US"/>
        </w:rPr>
      </w:pPr>
      <w:r w:rsidRPr="005562EA">
        <w:rPr>
          <w:sz w:val="24"/>
          <w:szCs w:val="10"/>
          <w:lang w:val="x-none"/>
        </w:rPr>
        <w:t>·</w:t>
      </w:r>
      <w:r w:rsidRPr="005562EA">
        <w:rPr>
          <w:sz w:val="24"/>
          <w:szCs w:val="10"/>
          <w:lang w:val="en-US"/>
        </w:rPr>
        <w:t> </w:t>
      </w:r>
      <w:r w:rsidR="00EC198D">
        <w:rPr>
          <w:sz w:val="24"/>
          <w:szCs w:val="10"/>
          <w:lang w:val="en-US"/>
        </w:rPr>
        <w:t>use l</w:t>
      </w:r>
      <w:r w:rsidRPr="005562EA">
        <w:rPr>
          <w:sz w:val="24"/>
          <w:szCs w:val="10"/>
          <w:lang w:val="en-US"/>
        </w:rPr>
        <w:t>arge unembellished font</w:t>
      </w:r>
      <w:r w:rsidR="00EC198D">
        <w:rPr>
          <w:sz w:val="24"/>
          <w:szCs w:val="10"/>
          <w:lang w:val="en-US"/>
        </w:rPr>
        <w:t>s</w:t>
      </w:r>
    </w:p>
    <w:p w14:paraId="7705671E" w14:textId="6660650F" w:rsidR="005562EA" w:rsidRPr="005562EA" w:rsidRDefault="005562EA" w:rsidP="005562EA">
      <w:pPr>
        <w:jc w:val="left"/>
        <w:rPr>
          <w:sz w:val="24"/>
          <w:szCs w:val="10"/>
          <w:lang w:val="en-US"/>
        </w:rPr>
      </w:pPr>
      <w:r w:rsidRPr="005562EA">
        <w:rPr>
          <w:sz w:val="24"/>
          <w:szCs w:val="10"/>
          <w:lang w:val="x-none"/>
        </w:rPr>
        <w:t>·</w:t>
      </w:r>
      <w:r w:rsidRPr="005562EA">
        <w:rPr>
          <w:sz w:val="24"/>
          <w:szCs w:val="10"/>
          <w:lang w:val="en-US"/>
        </w:rPr>
        <w:t> print songs for those that are not in the large print songbook</w:t>
      </w:r>
    </w:p>
    <w:p w14:paraId="2551DBB7" w14:textId="7F887E67" w:rsidR="005562EA" w:rsidRPr="005562EA" w:rsidRDefault="005562EA" w:rsidP="005562EA">
      <w:pPr>
        <w:jc w:val="left"/>
        <w:rPr>
          <w:sz w:val="24"/>
          <w:szCs w:val="10"/>
          <w:lang w:val="en-US"/>
        </w:rPr>
      </w:pPr>
      <w:r w:rsidRPr="005562EA">
        <w:rPr>
          <w:sz w:val="24"/>
          <w:szCs w:val="10"/>
          <w:lang w:val="x-none"/>
        </w:rPr>
        <w:t>·</w:t>
      </w:r>
      <w:r w:rsidRPr="005562EA">
        <w:rPr>
          <w:sz w:val="24"/>
          <w:szCs w:val="10"/>
          <w:lang w:val="en-US"/>
        </w:rPr>
        <w:t> </w:t>
      </w:r>
      <w:r w:rsidR="000D1789">
        <w:rPr>
          <w:sz w:val="24"/>
          <w:szCs w:val="10"/>
          <w:lang w:val="en-US"/>
        </w:rPr>
        <w:t xml:space="preserve">when using a </w:t>
      </w:r>
      <w:r w:rsidR="009C3A6F">
        <w:rPr>
          <w:sz w:val="24"/>
          <w:szCs w:val="10"/>
          <w:lang w:val="en-US"/>
        </w:rPr>
        <w:t>p</w:t>
      </w:r>
      <w:r w:rsidRPr="005562EA">
        <w:rPr>
          <w:sz w:val="24"/>
          <w:szCs w:val="10"/>
          <w:lang w:val="en-US"/>
        </w:rPr>
        <w:t>rinted order of service</w:t>
      </w:r>
      <w:r w:rsidR="009C3A6F">
        <w:rPr>
          <w:sz w:val="24"/>
          <w:szCs w:val="10"/>
          <w:lang w:val="en-US"/>
        </w:rPr>
        <w:t>,</w:t>
      </w:r>
      <w:r w:rsidRPr="005562EA">
        <w:rPr>
          <w:sz w:val="24"/>
          <w:szCs w:val="10"/>
          <w:lang w:val="en-US"/>
        </w:rPr>
        <w:t xml:space="preserve"> consider using icons or graphics for the different segments of worship</w:t>
      </w:r>
    </w:p>
    <w:p w14:paraId="4DBFC5A7" w14:textId="1FF554E0" w:rsidR="002F14AD" w:rsidRDefault="002F14AD" w:rsidP="00DF705C">
      <w:pPr>
        <w:jc w:val="left"/>
        <w:rPr>
          <w:sz w:val="24"/>
          <w:szCs w:val="10"/>
        </w:rPr>
      </w:pPr>
      <w:r>
        <w:rPr>
          <w:sz w:val="24"/>
          <w:szCs w:val="10"/>
        </w:rPr>
        <w:br w:type="page"/>
      </w:r>
    </w:p>
    <w:p w14:paraId="7BEE4559" w14:textId="7D47FBD7" w:rsidR="00F252BB" w:rsidRPr="00800386" w:rsidRDefault="00F252BB" w:rsidP="00800386">
      <w:pPr>
        <w:pBdr>
          <w:top w:val="double" w:sz="18" w:space="1" w:color="4472C4" w:themeColor="accent1"/>
          <w:left w:val="double" w:sz="18" w:space="4" w:color="4472C4" w:themeColor="accent1"/>
          <w:bottom w:val="double" w:sz="18" w:space="1" w:color="4472C4" w:themeColor="accent1"/>
          <w:right w:val="double" w:sz="18" w:space="4" w:color="4472C4" w:themeColor="accent1"/>
        </w:pBdr>
        <w:jc w:val="left"/>
        <w:rPr>
          <w:b/>
          <w:bCs/>
          <w:sz w:val="24"/>
          <w:szCs w:val="10"/>
        </w:rPr>
      </w:pPr>
      <w:r w:rsidRPr="00800386">
        <w:rPr>
          <w:b/>
          <w:bCs/>
          <w:sz w:val="24"/>
          <w:szCs w:val="10"/>
        </w:rPr>
        <w:lastRenderedPageBreak/>
        <w:t>Sermon: Faith When You Failed</w:t>
      </w:r>
      <w:r w:rsidR="00800386">
        <w:rPr>
          <w:b/>
          <w:bCs/>
          <w:sz w:val="24"/>
          <w:szCs w:val="10"/>
        </w:rPr>
        <w:t>, by Major Mike Puddicombe</w:t>
      </w:r>
    </w:p>
    <w:p w14:paraId="7EE76E46" w14:textId="25947AA7" w:rsidR="00F252BB" w:rsidRPr="00800386" w:rsidRDefault="00F252BB" w:rsidP="00800386">
      <w:pPr>
        <w:pBdr>
          <w:top w:val="double" w:sz="18" w:space="1" w:color="4472C4" w:themeColor="accent1"/>
          <w:left w:val="double" w:sz="18" w:space="4" w:color="4472C4" w:themeColor="accent1"/>
          <w:bottom w:val="double" w:sz="18" w:space="1" w:color="4472C4" w:themeColor="accent1"/>
          <w:right w:val="double" w:sz="18" w:space="4" w:color="4472C4" w:themeColor="accent1"/>
        </w:pBdr>
        <w:jc w:val="left"/>
        <w:rPr>
          <w:b/>
          <w:bCs/>
          <w:sz w:val="24"/>
          <w:szCs w:val="10"/>
        </w:rPr>
      </w:pPr>
      <w:r w:rsidRPr="00800386">
        <w:rPr>
          <w:b/>
          <w:bCs/>
          <w:sz w:val="24"/>
          <w:szCs w:val="10"/>
        </w:rPr>
        <w:t>Scripture: Jonah 2</w:t>
      </w:r>
    </w:p>
    <w:p w14:paraId="0F7E78E1" w14:textId="77777777" w:rsidR="00F252BB" w:rsidRPr="00800386" w:rsidRDefault="00F252BB" w:rsidP="00800386">
      <w:pPr>
        <w:pBdr>
          <w:top w:val="double" w:sz="18" w:space="1" w:color="4472C4" w:themeColor="accent1"/>
          <w:left w:val="double" w:sz="18" w:space="4" w:color="4472C4" w:themeColor="accent1"/>
          <w:bottom w:val="double" w:sz="18" w:space="1" w:color="4472C4" w:themeColor="accent1"/>
          <w:right w:val="double" w:sz="18" w:space="4" w:color="4472C4" w:themeColor="accent1"/>
        </w:pBdr>
        <w:jc w:val="left"/>
        <w:rPr>
          <w:b/>
          <w:bCs/>
          <w:sz w:val="24"/>
          <w:szCs w:val="10"/>
        </w:rPr>
      </w:pPr>
      <w:r w:rsidRPr="00800386">
        <w:rPr>
          <w:b/>
          <w:bCs/>
          <w:sz w:val="24"/>
          <w:szCs w:val="10"/>
        </w:rPr>
        <w:t>Series: Real Life Faith</w:t>
      </w:r>
    </w:p>
    <w:p w14:paraId="01F0168D" w14:textId="68838AA4" w:rsidR="00F252BB" w:rsidRPr="00800386" w:rsidRDefault="00F252BB" w:rsidP="00800386">
      <w:pPr>
        <w:pBdr>
          <w:top w:val="double" w:sz="18" w:space="1" w:color="4472C4" w:themeColor="accent1"/>
          <w:left w:val="double" w:sz="18" w:space="4" w:color="4472C4" w:themeColor="accent1"/>
          <w:bottom w:val="double" w:sz="18" w:space="1" w:color="4472C4" w:themeColor="accent1"/>
          <w:right w:val="double" w:sz="18" w:space="4" w:color="4472C4" w:themeColor="accent1"/>
        </w:pBdr>
        <w:jc w:val="left"/>
        <w:rPr>
          <w:b/>
          <w:bCs/>
          <w:sz w:val="24"/>
          <w:szCs w:val="10"/>
        </w:rPr>
      </w:pPr>
      <w:r w:rsidRPr="00800386">
        <w:rPr>
          <w:b/>
          <w:bCs/>
          <w:sz w:val="24"/>
          <w:szCs w:val="10"/>
        </w:rPr>
        <w:t xml:space="preserve">Subject: </w:t>
      </w:r>
      <w:r w:rsidR="00800386">
        <w:rPr>
          <w:b/>
          <w:bCs/>
          <w:sz w:val="24"/>
          <w:szCs w:val="10"/>
        </w:rPr>
        <w:t>F</w:t>
      </w:r>
      <w:r w:rsidRPr="00800386">
        <w:rPr>
          <w:b/>
          <w:bCs/>
          <w:sz w:val="24"/>
          <w:szCs w:val="10"/>
        </w:rPr>
        <w:t>ailure</w:t>
      </w:r>
    </w:p>
    <w:p w14:paraId="6E3E1D04" w14:textId="77777777" w:rsidR="00F252BB" w:rsidRDefault="00F252BB" w:rsidP="00D91AC8">
      <w:pPr>
        <w:jc w:val="left"/>
        <w:rPr>
          <w:sz w:val="24"/>
          <w:szCs w:val="10"/>
        </w:rPr>
      </w:pPr>
    </w:p>
    <w:p w14:paraId="0D4664DD" w14:textId="0ED6727A" w:rsidR="00F252BB" w:rsidRPr="00F252BB" w:rsidRDefault="00F252BB" w:rsidP="00D91AC8">
      <w:pPr>
        <w:jc w:val="left"/>
        <w:rPr>
          <w:b/>
          <w:bCs/>
          <w:sz w:val="24"/>
          <w:szCs w:val="10"/>
        </w:rPr>
      </w:pPr>
      <w:r w:rsidRPr="00F252BB">
        <w:rPr>
          <w:b/>
          <w:bCs/>
          <w:sz w:val="24"/>
          <w:szCs w:val="10"/>
        </w:rPr>
        <w:t>A. INTRODUCTION</w:t>
      </w:r>
    </w:p>
    <w:p w14:paraId="151E35F3" w14:textId="77777777" w:rsidR="00F252BB" w:rsidRDefault="00F252BB" w:rsidP="00D91AC8">
      <w:pPr>
        <w:jc w:val="left"/>
        <w:rPr>
          <w:sz w:val="24"/>
          <w:szCs w:val="10"/>
        </w:rPr>
      </w:pPr>
    </w:p>
    <w:p w14:paraId="266652BA" w14:textId="77777777" w:rsidR="00F252BB" w:rsidRPr="00F252BB" w:rsidRDefault="00F252BB" w:rsidP="00F252BB">
      <w:pPr>
        <w:jc w:val="left"/>
        <w:rPr>
          <w:sz w:val="24"/>
          <w:szCs w:val="10"/>
        </w:rPr>
      </w:pPr>
      <w:r w:rsidRPr="00F252BB">
        <w:rPr>
          <w:sz w:val="24"/>
          <w:szCs w:val="10"/>
        </w:rPr>
        <w:t>We are in the second week of this series called Real Life Faith.</w:t>
      </w:r>
    </w:p>
    <w:p w14:paraId="3C7480F6" w14:textId="77777777" w:rsidR="00F252BB" w:rsidRDefault="00F252BB" w:rsidP="00F252BB">
      <w:pPr>
        <w:jc w:val="left"/>
        <w:rPr>
          <w:sz w:val="24"/>
          <w:szCs w:val="10"/>
        </w:rPr>
      </w:pPr>
    </w:p>
    <w:p w14:paraId="3E8082BC" w14:textId="64416960" w:rsidR="00F252BB" w:rsidRPr="00F252BB" w:rsidRDefault="00F252BB" w:rsidP="00F252BB">
      <w:pPr>
        <w:jc w:val="left"/>
        <w:rPr>
          <w:sz w:val="24"/>
          <w:szCs w:val="10"/>
        </w:rPr>
      </w:pPr>
      <w:r w:rsidRPr="00F252BB">
        <w:rPr>
          <w:sz w:val="24"/>
          <w:szCs w:val="10"/>
        </w:rPr>
        <w:t>Last week we talked about the decisions that we make and how our faith can actually help us make better decisions.</w:t>
      </w:r>
    </w:p>
    <w:p w14:paraId="5494DCF7" w14:textId="77777777" w:rsidR="00F252BB" w:rsidRDefault="00F252BB" w:rsidP="00F252BB">
      <w:pPr>
        <w:jc w:val="left"/>
        <w:rPr>
          <w:sz w:val="24"/>
          <w:szCs w:val="10"/>
        </w:rPr>
      </w:pPr>
    </w:p>
    <w:p w14:paraId="632445FA" w14:textId="5C842539" w:rsidR="00F252BB" w:rsidRPr="00F252BB" w:rsidRDefault="00F252BB" w:rsidP="00F252BB">
      <w:pPr>
        <w:jc w:val="left"/>
        <w:rPr>
          <w:sz w:val="24"/>
          <w:szCs w:val="10"/>
        </w:rPr>
      </w:pPr>
      <w:r w:rsidRPr="00F252BB">
        <w:rPr>
          <w:sz w:val="24"/>
          <w:szCs w:val="10"/>
        </w:rPr>
        <w:t>Today, we are going to talk about the failures we have experienced when we made some bad decisions and how we can move past personal failures.</w:t>
      </w:r>
    </w:p>
    <w:p w14:paraId="311FB90C" w14:textId="77777777" w:rsidR="00F252BB" w:rsidRDefault="00F252BB" w:rsidP="00F252BB">
      <w:pPr>
        <w:jc w:val="left"/>
        <w:rPr>
          <w:sz w:val="24"/>
          <w:szCs w:val="10"/>
        </w:rPr>
      </w:pPr>
    </w:p>
    <w:p w14:paraId="1C3DF69B" w14:textId="5745D677" w:rsidR="00F252BB" w:rsidRDefault="00F252BB" w:rsidP="00F252BB">
      <w:pPr>
        <w:jc w:val="left"/>
        <w:rPr>
          <w:sz w:val="24"/>
          <w:szCs w:val="10"/>
        </w:rPr>
      </w:pPr>
      <w:r w:rsidRPr="00F252BB">
        <w:rPr>
          <w:b/>
          <w:bCs/>
          <w:sz w:val="24"/>
          <w:szCs w:val="10"/>
        </w:rPr>
        <w:t>B.</w:t>
      </w:r>
      <w:r>
        <w:rPr>
          <w:sz w:val="24"/>
          <w:szCs w:val="10"/>
        </w:rPr>
        <w:t xml:space="preserve"> </w:t>
      </w:r>
      <w:r w:rsidRPr="00F252BB">
        <w:rPr>
          <w:b/>
          <w:bCs/>
          <w:sz w:val="24"/>
          <w:szCs w:val="10"/>
        </w:rPr>
        <w:t>HOW I STRUGGLE WITH THIS</w:t>
      </w:r>
      <w:r w:rsidR="00BC3836">
        <w:rPr>
          <w:b/>
          <w:bCs/>
          <w:sz w:val="24"/>
          <w:szCs w:val="10"/>
        </w:rPr>
        <w:t>?</w:t>
      </w:r>
    </w:p>
    <w:p w14:paraId="41CCAE24" w14:textId="77777777" w:rsidR="00F252BB" w:rsidRDefault="00F252BB" w:rsidP="00F252BB">
      <w:pPr>
        <w:jc w:val="left"/>
        <w:rPr>
          <w:sz w:val="24"/>
          <w:szCs w:val="10"/>
        </w:rPr>
      </w:pPr>
    </w:p>
    <w:p w14:paraId="019D864E" w14:textId="102A4CB0" w:rsidR="00F252BB" w:rsidRPr="00F252BB" w:rsidRDefault="00F252BB" w:rsidP="00F252BB">
      <w:pPr>
        <w:jc w:val="left"/>
        <w:rPr>
          <w:sz w:val="24"/>
          <w:szCs w:val="10"/>
        </w:rPr>
      </w:pPr>
      <w:r w:rsidRPr="00F252BB">
        <w:rPr>
          <w:sz w:val="24"/>
          <w:szCs w:val="10"/>
        </w:rPr>
        <w:t>Truthfully, all of us at one time or another, we've done some things that we wish we hadn't done. Right?</w:t>
      </w:r>
    </w:p>
    <w:p w14:paraId="516C0F88" w14:textId="77777777" w:rsidR="00F252BB" w:rsidRDefault="00F252BB" w:rsidP="00F252BB">
      <w:pPr>
        <w:jc w:val="left"/>
        <w:rPr>
          <w:sz w:val="24"/>
          <w:szCs w:val="10"/>
        </w:rPr>
      </w:pPr>
    </w:p>
    <w:p w14:paraId="133602D4" w14:textId="711BC546" w:rsidR="00F252BB" w:rsidRPr="00F252BB" w:rsidRDefault="00F252BB" w:rsidP="00F252BB">
      <w:pPr>
        <w:jc w:val="left"/>
        <w:rPr>
          <w:sz w:val="24"/>
          <w:szCs w:val="10"/>
        </w:rPr>
      </w:pPr>
      <w:r w:rsidRPr="00F252BB">
        <w:rPr>
          <w:sz w:val="24"/>
          <w:szCs w:val="10"/>
        </w:rPr>
        <w:t>I don't know if you know this about me, but I used to have a really bad temper.</w:t>
      </w:r>
    </w:p>
    <w:p w14:paraId="1A17441A" w14:textId="77777777" w:rsidR="00F252BB" w:rsidRPr="00F252BB" w:rsidRDefault="00F252BB" w:rsidP="00F252BB">
      <w:pPr>
        <w:numPr>
          <w:ilvl w:val="0"/>
          <w:numId w:val="23"/>
        </w:numPr>
        <w:jc w:val="left"/>
        <w:rPr>
          <w:sz w:val="24"/>
          <w:szCs w:val="10"/>
        </w:rPr>
      </w:pPr>
      <w:r w:rsidRPr="00F252BB">
        <w:rPr>
          <w:sz w:val="24"/>
          <w:szCs w:val="10"/>
        </w:rPr>
        <w:t>it can still rear its ugly head from time to time</w:t>
      </w:r>
    </w:p>
    <w:p w14:paraId="099C6A8F" w14:textId="77777777" w:rsidR="00F252BB" w:rsidRPr="00F252BB" w:rsidRDefault="00F252BB" w:rsidP="00F252BB">
      <w:pPr>
        <w:numPr>
          <w:ilvl w:val="0"/>
          <w:numId w:val="23"/>
        </w:numPr>
        <w:jc w:val="left"/>
        <w:rPr>
          <w:sz w:val="24"/>
          <w:szCs w:val="10"/>
        </w:rPr>
      </w:pPr>
      <w:r w:rsidRPr="00F252BB">
        <w:rPr>
          <w:sz w:val="24"/>
          <w:szCs w:val="10"/>
        </w:rPr>
        <w:t>I remember one time, actually I can remember a lot of times, but I will tell you this one time when I had road rage</w:t>
      </w:r>
    </w:p>
    <w:p w14:paraId="50B0A842" w14:textId="77777777" w:rsidR="00F252BB" w:rsidRPr="00F252BB" w:rsidRDefault="00F252BB" w:rsidP="00F252BB">
      <w:pPr>
        <w:numPr>
          <w:ilvl w:val="0"/>
          <w:numId w:val="23"/>
        </w:numPr>
        <w:jc w:val="left"/>
        <w:rPr>
          <w:sz w:val="24"/>
          <w:szCs w:val="10"/>
        </w:rPr>
      </w:pPr>
      <w:r w:rsidRPr="00F252BB">
        <w:rPr>
          <w:sz w:val="24"/>
          <w:szCs w:val="10"/>
        </w:rPr>
        <w:t>I can handle a lot but one thing that always gets me if someone drives dangerously and then gives me the finger like its my problem</w:t>
      </w:r>
    </w:p>
    <w:p w14:paraId="2433C5EE" w14:textId="77777777" w:rsidR="00F252BB" w:rsidRPr="00F252BB" w:rsidRDefault="00F252BB" w:rsidP="00F252BB">
      <w:pPr>
        <w:numPr>
          <w:ilvl w:val="0"/>
          <w:numId w:val="23"/>
        </w:numPr>
        <w:jc w:val="left"/>
        <w:rPr>
          <w:sz w:val="24"/>
          <w:szCs w:val="10"/>
        </w:rPr>
      </w:pPr>
      <w:r w:rsidRPr="00F252BB">
        <w:rPr>
          <w:sz w:val="24"/>
          <w:szCs w:val="10"/>
        </w:rPr>
        <w:t>well that happened one time with my kids in the car and I followed the person and got out of my car</w:t>
      </w:r>
    </w:p>
    <w:p w14:paraId="713D0470" w14:textId="77777777" w:rsidR="00F252BB" w:rsidRPr="00F252BB" w:rsidRDefault="00F252BB" w:rsidP="00F252BB">
      <w:pPr>
        <w:numPr>
          <w:ilvl w:val="0"/>
          <w:numId w:val="23"/>
        </w:numPr>
        <w:jc w:val="left"/>
        <w:rPr>
          <w:sz w:val="24"/>
          <w:szCs w:val="10"/>
        </w:rPr>
      </w:pPr>
      <w:r w:rsidRPr="00F252BB">
        <w:rPr>
          <w:sz w:val="24"/>
          <w:szCs w:val="10"/>
        </w:rPr>
        <w:t>it scared my kids and made Karen really mad at me</w:t>
      </w:r>
    </w:p>
    <w:p w14:paraId="4CE039BE" w14:textId="77777777" w:rsidR="00F252BB" w:rsidRDefault="00F252BB" w:rsidP="00F252BB">
      <w:pPr>
        <w:numPr>
          <w:ilvl w:val="0"/>
          <w:numId w:val="23"/>
        </w:numPr>
        <w:jc w:val="left"/>
        <w:rPr>
          <w:sz w:val="24"/>
          <w:szCs w:val="10"/>
        </w:rPr>
      </w:pPr>
      <w:r w:rsidRPr="00F252BB">
        <w:rPr>
          <w:sz w:val="24"/>
          <w:szCs w:val="10"/>
        </w:rPr>
        <w:t>that really hurt me when I realized what I had done</w:t>
      </w:r>
    </w:p>
    <w:p w14:paraId="6ECC859A" w14:textId="571FA29B" w:rsidR="00291E70" w:rsidRDefault="00291E70" w:rsidP="00F252BB">
      <w:pPr>
        <w:numPr>
          <w:ilvl w:val="0"/>
          <w:numId w:val="23"/>
        </w:numPr>
        <w:jc w:val="left"/>
        <w:rPr>
          <w:sz w:val="24"/>
          <w:szCs w:val="10"/>
        </w:rPr>
      </w:pPr>
      <w:r>
        <w:rPr>
          <w:sz w:val="24"/>
          <w:szCs w:val="10"/>
        </w:rPr>
        <w:t>I had failed being a good role model for my kids</w:t>
      </w:r>
    </w:p>
    <w:p w14:paraId="754ABA4E" w14:textId="4C5A37D9" w:rsidR="00291E70" w:rsidRPr="00F252BB" w:rsidRDefault="00291E70" w:rsidP="00F252BB">
      <w:pPr>
        <w:numPr>
          <w:ilvl w:val="0"/>
          <w:numId w:val="23"/>
        </w:numPr>
        <w:jc w:val="left"/>
        <w:rPr>
          <w:sz w:val="24"/>
          <w:szCs w:val="10"/>
        </w:rPr>
      </w:pPr>
      <w:r>
        <w:rPr>
          <w:sz w:val="24"/>
          <w:szCs w:val="10"/>
        </w:rPr>
        <w:t>I had failed at being a loving Xian</w:t>
      </w:r>
    </w:p>
    <w:p w14:paraId="32E5C6C3" w14:textId="77777777" w:rsidR="00F252BB" w:rsidRDefault="00F252BB" w:rsidP="00D91AC8">
      <w:pPr>
        <w:jc w:val="left"/>
        <w:rPr>
          <w:sz w:val="24"/>
          <w:szCs w:val="10"/>
        </w:rPr>
      </w:pPr>
    </w:p>
    <w:p w14:paraId="665F0157" w14:textId="2D41814D" w:rsidR="00291E70" w:rsidRPr="00291E70" w:rsidRDefault="00291E70" w:rsidP="00D91AC8">
      <w:pPr>
        <w:jc w:val="left"/>
        <w:rPr>
          <w:b/>
          <w:bCs/>
          <w:sz w:val="24"/>
          <w:szCs w:val="10"/>
        </w:rPr>
      </w:pPr>
      <w:r w:rsidRPr="00291E70">
        <w:rPr>
          <w:b/>
          <w:bCs/>
          <w:sz w:val="24"/>
          <w:szCs w:val="10"/>
        </w:rPr>
        <w:t>C. HOW DO WE ALL STRUGGLE WITH THIS</w:t>
      </w:r>
      <w:r w:rsidR="00BC3836">
        <w:rPr>
          <w:b/>
          <w:bCs/>
          <w:sz w:val="24"/>
          <w:szCs w:val="10"/>
        </w:rPr>
        <w:t>?</w:t>
      </w:r>
    </w:p>
    <w:p w14:paraId="5CAA7D84" w14:textId="77777777" w:rsidR="00291E70" w:rsidRDefault="00291E70" w:rsidP="00D91AC8">
      <w:pPr>
        <w:jc w:val="left"/>
        <w:rPr>
          <w:sz w:val="24"/>
          <w:szCs w:val="10"/>
        </w:rPr>
      </w:pPr>
    </w:p>
    <w:p w14:paraId="097D734E" w14:textId="77777777" w:rsidR="00291E70" w:rsidRPr="00291E70" w:rsidRDefault="00291E70" w:rsidP="00291E70">
      <w:pPr>
        <w:jc w:val="left"/>
        <w:rPr>
          <w:sz w:val="24"/>
          <w:szCs w:val="10"/>
        </w:rPr>
      </w:pPr>
      <w:r w:rsidRPr="00291E70">
        <w:rPr>
          <w:sz w:val="24"/>
          <w:szCs w:val="10"/>
        </w:rPr>
        <w:t>All of us, if we're really honest, there are things that we've done, things that we've said that we wish we hadn't. </w:t>
      </w:r>
    </w:p>
    <w:p w14:paraId="2CBD3B73" w14:textId="77777777" w:rsidR="00291E70" w:rsidRPr="00291E70" w:rsidRDefault="00291E70" w:rsidP="00291E70">
      <w:pPr>
        <w:numPr>
          <w:ilvl w:val="0"/>
          <w:numId w:val="24"/>
        </w:numPr>
        <w:jc w:val="left"/>
        <w:rPr>
          <w:sz w:val="24"/>
          <w:szCs w:val="10"/>
        </w:rPr>
      </w:pPr>
      <w:r w:rsidRPr="00291E70">
        <w:rPr>
          <w:sz w:val="24"/>
          <w:szCs w:val="10"/>
        </w:rPr>
        <w:t>For some of you, there's a reoccurring sin. </w:t>
      </w:r>
    </w:p>
    <w:p w14:paraId="729E70E6" w14:textId="77777777" w:rsidR="00291E70" w:rsidRPr="00291E70" w:rsidRDefault="00291E70" w:rsidP="00291E70">
      <w:pPr>
        <w:numPr>
          <w:ilvl w:val="0"/>
          <w:numId w:val="24"/>
        </w:numPr>
        <w:jc w:val="left"/>
        <w:rPr>
          <w:sz w:val="24"/>
          <w:szCs w:val="10"/>
        </w:rPr>
      </w:pPr>
      <w:r w:rsidRPr="00291E70">
        <w:rPr>
          <w:sz w:val="24"/>
          <w:szCs w:val="10"/>
        </w:rPr>
        <w:t>There's something that you do and then you pray for forgiveness, and you pray, God, I'll never do that again! </w:t>
      </w:r>
    </w:p>
    <w:p w14:paraId="435E191C" w14:textId="77777777" w:rsidR="00291E70" w:rsidRPr="00291E70" w:rsidRDefault="00291E70" w:rsidP="00291E70">
      <w:pPr>
        <w:numPr>
          <w:ilvl w:val="0"/>
          <w:numId w:val="24"/>
        </w:numPr>
        <w:jc w:val="left"/>
        <w:rPr>
          <w:sz w:val="24"/>
          <w:szCs w:val="10"/>
        </w:rPr>
      </w:pPr>
      <w:r w:rsidRPr="00291E70">
        <w:rPr>
          <w:sz w:val="24"/>
          <w:szCs w:val="10"/>
        </w:rPr>
        <w:t>And you may go a week or two weeks or three weeks, and then you fall into it again. </w:t>
      </w:r>
    </w:p>
    <w:p w14:paraId="0BF61879" w14:textId="77777777" w:rsidR="00291E70" w:rsidRPr="00291E70" w:rsidRDefault="00291E70" w:rsidP="00291E70">
      <w:pPr>
        <w:numPr>
          <w:ilvl w:val="0"/>
          <w:numId w:val="24"/>
        </w:numPr>
        <w:jc w:val="left"/>
        <w:rPr>
          <w:sz w:val="24"/>
          <w:szCs w:val="10"/>
        </w:rPr>
      </w:pPr>
      <w:r w:rsidRPr="00291E70">
        <w:rPr>
          <w:sz w:val="24"/>
          <w:szCs w:val="10"/>
        </w:rPr>
        <w:t>And you feel like you're carrying this big weight from your past, I just can't shake this sin that continues to come. </w:t>
      </w:r>
    </w:p>
    <w:p w14:paraId="7B159080" w14:textId="77777777" w:rsidR="00291E70" w:rsidRPr="00291E70" w:rsidRDefault="00291E70" w:rsidP="00291E70">
      <w:pPr>
        <w:numPr>
          <w:ilvl w:val="0"/>
          <w:numId w:val="24"/>
        </w:numPr>
        <w:jc w:val="left"/>
        <w:rPr>
          <w:sz w:val="24"/>
          <w:szCs w:val="10"/>
        </w:rPr>
      </w:pPr>
      <w:r w:rsidRPr="00291E70">
        <w:rPr>
          <w:sz w:val="24"/>
          <w:szCs w:val="10"/>
        </w:rPr>
        <w:t>Or some of you, maybe you said something to someone that you loved and you didn't mean to, you might have even felt it at the time, but you said it, and now you can't unsay it and it's hurting your intimacy with another person. </w:t>
      </w:r>
    </w:p>
    <w:p w14:paraId="055587B3" w14:textId="77777777" w:rsidR="00291E70" w:rsidRPr="00291E70" w:rsidRDefault="00291E70" w:rsidP="00291E70">
      <w:pPr>
        <w:numPr>
          <w:ilvl w:val="0"/>
          <w:numId w:val="24"/>
        </w:numPr>
        <w:jc w:val="left"/>
        <w:rPr>
          <w:sz w:val="24"/>
          <w:szCs w:val="10"/>
        </w:rPr>
      </w:pPr>
      <w:r w:rsidRPr="00291E70">
        <w:rPr>
          <w:sz w:val="24"/>
          <w:szCs w:val="10"/>
        </w:rPr>
        <w:t>Some of you, you've got some bad decisions you've made in the past and now they're catching up to you. </w:t>
      </w:r>
    </w:p>
    <w:p w14:paraId="3D43819E" w14:textId="77777777" w:rsidR="00291E70" w:rsidRPr="00291E70" w:rsidRDefault="00291E70" w:rsidP="00291E70">
      <w:pPr>
        <w:numPr>
          <w:ilvl w:val="0"/>
          <w:numId w:val="24"/>
        </w:numPr>
        <w:jc w:val="left"/>
        <w:rPr>
          <w:sz w:val="24"/>
          <w:szCs w:val="10"/>
        </w:rPr>
      </w:pPr>
      <w:r w:rsidRPr="00291E70">
        <w:rPr>
          <w:sz w:val="24"/>
          <w:szCs w:val="10"/>
        </w:rPr>
        <w:t>Maybe they're coming out, or you're afraid they might come out and you just, you regret it, you hate it, and you don't know what to do.</w:t>
      </w:r>
    </w:p>
    <w:p w14:paraId="67C37ACC" w14:textId="77777777" w:rsidR="00291E70" w:rsidRDefault="00291E70" w:rsidP="00291E70">
      <w:pPr>
        <w:jc w:val="left"/>
        <w:rPr>
          <w:sz w:val="24"/>
          <w:szCs w:val="10"/>
        </w:rPr>
      </w:pPr>
    </w:p>
    <w:p w14:paraId="4011AF26" w14:textId="450A3A4B" w:rsidR="00291E70" w:rsidRPr="00291E70" w:rsidRDefault="00291E70" w:rsidP="00291E70">
      <w:pPr>
        <w:jc w:val="left"/>
        <w:rPr>
          <w:b/>
          <w:bCs/>
          <w:sz w:val="24"/>
          <w:szCs w:val="10"/>
        </w:rPr>
      </w:pPr>
      <w:r w:rsidRPr="00291E70">
        <w:rPr>
          <w:b/>
          <w:bCs/>
          <w:sz w:val="24"/>
          <w:szCs w:val="10"/>
        </w:rPr>
        <w:t>D. WHAT DOES THE BIBLE SAY ABOUT THIS</w:t>
      </w:r>
      <w:r w:rsidR="00BC3836">
        <w:rPr>
          <w:b/>
          <w:bCs/>
          <w:sz w:val="24"/>
          <w:szCs w:val="10"/>
        </w:rPr>
        <w:t>?</w:t>
      </w:r>
    </w:p>
    <w:p w14:paraId="20541DB3" w14:textId="77777777" w:rsidR="00291E70" w:rsidRDefault="00291E70" w:rsidP="00291E70">
      <w:pPr>
        <w:jc w:val="left"/>
        <w:rPr>
          <w:sz w:val="24"/>
          <w:szCs w:val="10"/>
        </w:rPr>
      </w:pPr>
    </w:p>
    <w:p w14:paraId="61D06EF3" w14:textId="01792A30" w:rsidR="00291E70" w:rsidRPr="00291E70" w:rsidRDefault="00291E70" w:rsidP="00291E70">
      <w:pPr>
        <w:jc w:val="left"/>
        <w:rPr>
          <w:sz w:val="24"/>
          <w:szCs w:val="10"/>
        </w:rPr>
      </w:pPr>
      <w:r w:rsidRPr="00291E70">
        <w:rPr>
          <w:sz w:val="24"/>
          <w:szCs w:val="10"/>
        </w:rPr>
        <w:t>We are parking ourselves in the book of Jonah because it contains some great teaching about real life faith</w:t>
      </w:r>
    </w:p>
    <w:p w14:paraId="143D5757" w14:textId="77777777" w:rsidR="00291E70" w:rsidRPr="00291E70" w:rsidRDefault="00291E70" w:rsidP="00291E70">
      <w:pPr>
        <w:numPr>
          <w:ilvl w:val="0"/>
          <w:numId w:val="25"/>
        </w:numPr>
        <w:jc w:val="left"/>
        <w:rPr>
          <w:sz w:val="24"/>
          <w:szCs w:val="10"/>
        </w:rPr>
      </w:pPr>
      <w:r w:rsidRPr="00291E70">
        <w:rPr>
          <w:sz w:val="24"/>
          <w:szCs w:val="10"/>
        </w:rPr>
        <w:t>Last week we looked at the bad decisions Jonah made and we ended with him getting thrown overboard and the sailors worshipping God</w:t>
      </w:r>
    </w:p>
    <w:p w14:paraId="104C7023" w14:textId="77777777" w:rsidR="00291E70" w:rsidRPr="00291E70" w:rsidRDefault="00291E70" w:rsidP="00291E70">
      <w:pPr>
        <w:numPr>
          <w:ilvl w:val="0"/>
          <w:numId w:val="25"/>
        </w:numPr>
        <w:jc w:val="left"/>
        <w:rPr>
          <w:sz w:val="24"/>
          <w:szCs w:val="10"/>
        </w:rPr>
      </w:pPr>
      <w:r w:rsidRPr="00291E70">
        <w:rPr>
          <w:sz w:val="24"/>
          <w:szCs w:val="10"/>
        </w:rPr>
        <w:t>We pick up the story with God providing a big fish to swallow Jonah where he stayed for 3 days</w:t>
      </w:r>
    </w:p>
    <w:p w14:paraId="3546CEEC" w14:textId="77777777" w:rsidR="00291E70" w:rsidRDefault="00291E70" w:rsidP="00D91AC8">
      <w:pPr>
        <w:jc w:val="left"/>
        <w:rPr>
          <w:sz w:val="24"/>
          <w:szCs w:val="10"/>
        </w:rPr>
      </w:pPr>
    </w:p>
    <w:p w14:paraId="0FA726BE" w14:textId="77777777" w:rsidR="00291E70" w:rsidRPr="00291E70" w:rsidRDefault="00291E70" w:rsidP="00291E70">
      <w:pPr>
        <w:jc w:val="left"/>
        <w:rPr>
          <w:sz w:val="24"/>
          <w:szCs w:val="10"/>
        </w:rPr>
      </w:pPr>
      <w:r w:rsidRPr="00291E70">
        <w:rPr>
          <w:sz w:val="24"/>
          <w:szCs w:val="10"/>
        </w:rPr>
        <w:t>It appears that Jonah had prayed little from the time that God had given him his special call to go to Nineveh until the day when the fish swallowed him. </w:t>
      </w:r>
    </w:p>
    <w:p w14:paraId="1A85F22F" w14:textId="77777777" w:rsidR="00291E70" w:rsidRPr="00291E70" w:rsidRDefault="00291E70" w:rsidP="00291E70">
      <w:pPr>
        <w:numPr>
          <w:ilvl w:val="0"/>
          <w:numId w:val="26"/>
        </w:numPr>
        <w:jc w:val="left"/>
        <w:rPr>
          <w:sz w:val="24"/>
          <w:szCs w:val="10"/>
        </w:rPr>
      </w:pPr>
      <w:r w:rsidRPr="00291E70">
        <w:rPr>
          <w:sz w:val="24"/>
          <w:szCs w:val="10"/>
        </w:rPr>
        <w:t>Jonah ceased to pray when he began to rebel. </w:t>
      </w:r>
    </w:p>
    <w:p w14:paraId="1FA8C088" w14:textId="77777777" w:rsidR="00291E70" w:rsidRPr="00291E70" w:rsidRDefault="00291E70" w:rsidP="00291E70">
      <w:pPr>
        <w:numPr>
          <w:ilvl w:val="0"/>
          <w:numId w:val="26"/>
        </w:numPr>
        <w:jc w:val="left"/>
        <w:rPr>
          <w:sz w:val="24"/>
          <w:szCs w:val="10"/>
        </w:rPr>
      </w:pPr>
      <w:r w:rsidRPr="00291E70">
        <w:rPr>
          <w:sz w:val="24"/>
          <w:szCs w:val="10"/>
        </w:rPr>
        <w:t>Rebellion cannot join hands with communion. </w:t>
      </w:r>
    </w:p>
    <w:p w14:paraId="27EED183" w14:textId="77777777" w:rsidR="00291E70" w:rsidRPr="00291E70" w:rsidRDefault="00291E70" w:rsidP="00291E70">
      <w:pPr>
        <w:numPr>
          <w:ilvl w:val="0"/>
          <w:numId w:val="26"/>
        </w:numPr>
        <w:jc w:val="left"/>
        <w:rPr>
          <w:sz w:val="24"/>
          <w:szCs w:val="10"/>
        </w:rPr>
      </w:pPr>
      <w:r w:rsidRPr="00291E70">
        <w:rPr>
          <w:sz w:val="24"/>
          <w:szCs w:val="10"/>
        </w:rPr>
        <w:t>As Adam and Eve tried to hide from God when they had disobeyed, </w:t>
      </w:r>
    </w:p>
    <w:p w14:paraId="0FE85999" w14:textId="77777777" w:rsidR="00291E70" w:rsidRPr="00291E70" w:rsidRDefault="00291E70" w:rsidP="00291E70">
      <w:pPr>
        <w:numPr>
          <w:ilvl w:val="0"/>
          <w:numId w:val="26"/>
        </w:numPr>
        <w:jc w:val="left"/>
        <w:rPr>
          <w:sz w:val="24"/>
          <w:szCs w:val="10"/>
        </w:rPr>
      </w:pPr>
      <w:r w:rsidRPr="00291E70">
        <w:rPr>
          <w:sz w:val="24"/>
          <w:szCs w:val="10"/>
        </w:rPr>
        <w:t>we do the same thing today. </w:t>
      </w:r>
    </w:p>
    <w:p w14:paraId="5FC1EF3D" w14:textId="77777777" w:rsidR="00291E70" w:rsidRPr="00291E70" w:rsidRDefault="00291E70" w:rsidP="00291E70">
      <w:pPr>
        <w:numPr>
          <w:ilvl w:val="0"/>
          <w:numId w:val="26"/>
        </w:numPr>
        <w:jc w:val="left"/>
        <w:rPr>
          <w:sz w:val="24"/>
          <w:szCs w:val="10"/>
        </w:rPr>
      </w:pPr>
      <w:r w:rsidRPr="00291E70">
        <w:rPr>
          <w:sz w:val="24"/>
          <w:szCs w:val="10"/>
        </w:rPr>
        <w:t>Sin causes man to flee from his God. </w:t>
      </w:r>
    </w:p>
    <w:p w14:paraId="2E03DAE4" w14:textId="77777777" w:rsidR="00291E70" w:rsidRPr="00291E70" w:rsidRDefault="00291E70" w:rsidP="00291E70">
      <w:pPr>
        <w:numPr>
          <w:ilvl w:val="0"/>
          <w:numId w:val="26"/>
        </w:numPr>
        <w:jc w:val="left"/>
        <w:rPr>
          <w:sz w:val="24"/>
          <w:szCs w:val="10"/>
        </w:rPr>
      </w:pPr>
      <w:r w:rsidRPr="00291E70">
        <w:rPr>
          <w:sz w:val="24"/>
          <w:szCs w:val="10"/>
        </w:rPr>
        <w:t>It was not until God had hedged the rebel prophet in that Jonah, in recognized helplessness, began to cry for mercy. </w:t>
      </w:r>
    </w:p>
    <w:p w14:paraId="64F12D99" w14:textId="77777777" w:rsidR="00291E70" w:rsidRPr="00291E70" w:rsidRDefault="00291E70" w:rsidP="00291E70">
      <w:pPr>
        <w:numPr>
          <w:ilvl w:val="0"/>
          <w:numId w:val="26"/>
        </w:numPr>
        <w:jc w:val="left"/>
        <w:rPr>
          <w:sz w:val="24"/>
          <w:szCs w:val="10"/>
        </w:rPr>
      </w:pPr>
      <w:r w:rsidRPr="00291E70">
        <w:rPr>
          <w:sz w:val="24"/>
          <w:szCs w:val="10"/>
        </w:rPr>
        <w:t>“When my soul fainted within me,” said Jonah, </w:t>
      </w:r>
    </w:p>
    <w:p w14:paraId="136F3F72" w14:textId="77777777" w:rsidR="00291E70" w:rsidRPr="00291E70" w:rsidRDefault="00291E70" w:rsidP="00291E70">
      <w:pPr>
        <w:numPr>
          <w:ilvl w:val="0"/>
          <w:numId w:val="26"/>
        </w:numPr>
        <w:jc w:val="left"/>
        <w:rPr>
          <w:sz w:val="24"/>
          <w:szCs w:val="10"/>
        </w:rPr>
      </w:pPr>
      <w:r w:rsidRPr="00291E70">
        <w:rPr>
          <w:sz w:val="24"/>
          <w:szCs w:val="10"/>
        </w:rPr>
        <w:t>“I remembered Jehovah; and my prayer came in unto thee” (v. 7).</w:t>
      </w:r>
    </w:p>
    <w:p w14:paraId="2DE1AB5E" w14:textId="77777777" w:rsidR="00291E70" w:rsidRPr="00291E70" w:rsidRDefault="00291E70" w:rsidP="00291E70">
      <w:pPr>
        <w:numPr>
          <w:ilvl w:val="0"/>
          <w:numId w:val="26"/>
        </w:numPr>
        <w:jc w:val="left"/>
        <w:rPr>
          <w:sz w:val="24"/>
          <w:szCs w:val="10"/>
        </w:rPr>
      </w:pPr>
      <w:r w:rsidRPr="00291E70">
        <w:rPr>
          <w:sz w:val="24"/>
          <w:szCs w:val="10"/>
        </w:rPr>
        <w:t>It is significant that, in the belly of the fish, Jonah again recognized Jehovah as his God. </w:t>
      </w:r>
    </w:p>
    <w:p w14:paraId="4577FC68" w14:textId="77777777" w:rsidR="00291E70" w:rsidRPr="00291E70" w:rsidRDefault="00291E70" w:rsidP="00291E70">
      <w:pPr>
        <w:numPr>
          <w:ilvl w:val="0"/>
          <w:numId w:val="26"/>
        </w:numPr>
        <w:jc w:val="left"/>
        <w:rPr>
          <w:sz w:val="24"/>
          <w:szCs w:val="10"/>
        </w:rPr>
      </w:pPr>
      <w:r w:rsidRPr="00291E70">
        <w:rPr>
          <w:sz w:val="24"/>
          <w:szCs w:val="10"/>
        </w:rPr>
        <w:t>This suggests the renewal of his submission to the divine will.</w:t>
      </w:r>
    </w:p>
    <w:p w14:paraId="64B031D6" w14:textId="77777777" w:rsidR="00291E70" w:rsidRDefault="00291E70" w:rsidP="00291E70">
      <w:pPr>
        <w:jc w:val="left"/>
        <w:rPr>
          <w:sz w:val="24"/>
          <w:szCs w:val="10"/>
        </w:rPr>
      </w:pPr>
    </w:p>
    <w:p w14:paraId="271AF1A8" w14:textId="02F0A32A" w:rsidR="00291E70" w:rsidRPr="00291E70" w:rsidRDefault="00291E70" w:rsidP="00291E70">
      <w:pPr>
        <w:jc w:val="left"/>
        <w:rPr>
          <w:sz w:val="24"/>
          <w:szCs w:val="10"/>
        </w:rPr>
      </w:pPr>
      <w:r w:rsidRPr="00291E70">
        <w:rPr>
          <w:sz w:val="24"/>
          <w:szCs w:val="10"/>
        </w:rPr>
        <w:t>Jonah’s faith plays a big part as he deals with his failures.</w:t>
      </w:r>
    </w:p>
    <w:p w14:paraId="4FB585A2" w14:textId="77777777" w:rsidR="00291E70" w:rsidRPr="00291E70" w:rsidRDefault="00291E70" w:rsidP="00291E70">
      <w:pPr>
        <w:numPr>
          <w:ilvl w:val="0"/>
          <w:numId w:val="27"/>
        </w:numPr>
        <w:jc w:val="left"/>
        <w:rPr>
          <w:sz w:val="24"/>
          <w:szCs w:val="10"/>
        </w:rPr>
      </w:pPr>
      <w:r w:rsidRPr="00291E70">
        <w:rPr>
          <w:sz w:val="24"/>
          <w:szCs w:val="10"/>
        </w:rPr>
        <w:t>he prays again</w:t>
      </w:r>
    </w:p>
    <w:p w14:paraId="01D47C42" w14:textId="77777777" w:rsidR="00291E70" w:rsidRPr="00291E70" w:rsidRDefault="00291E70" w:rsidP="00291E70">
      <w:pPr>
        <w:numPr>
          <w:ilvl w:val="0"/>
          <w:numId w:val="27"/>
        </w:numPr>
        <w:jc w:val="left"/>
        <w:rPr>
          <w:sz w:val="24"/>
          <w:szCs w:val="10"/>
        </w:rPr>
      </w:pPr>
      <w:r w:rsidRPr="00291E70">
        <w:rPr>
          <w:sz w:val="24"/>
          <w:szCs w:val="10"/>
        </w:rPr>
        <w:t>he gives God glory again</w:t>
      </w:r>
    </w:p>
    <w:p w14:paraId="4FAFB2BD" w14:textId="77777777" w:rsidR="00291E70" w:rsidRPr="00291E70" w:rsidRDefault="00291E70" w:rsidP="00291E70">
      <w:pPr>
        <w:numPr>
          <w:ilvl w:val="0"/>
          <w:numId w:val="27"/>
        </w:numPr>
        <w:jc w:val="left"/>
        <w:rPr>
          <w:sz w:val="24"/>
          <w:szCs w:val="10"/>
        </w:rPr>
      </w:pPr>
      <w:r w:rsidRPr="00291E70">
        <w:rPr>
          <w:sz w:val="24"/>
          <w:szCs w:val="10"/>
        </w:rPr>
        <w:t>he learns from the discipline</w:t>
      </w:r>
    </w:p>
    <w:p w14:paraId="3C7A9164" w14:textId="77777777" w:rsidR="00291E70" w:rsidRDefault="00291E70" w:rsidP="00D91AC8">
      <w:pPr>
        <w:jc w:val="left"/>
        <w:rPr>
          <w:sz w:val="24"/>
          <w:szCs w:val="10"/>
        </w:rPr>
      </w:pPr>
    </w:p>
    <w:p w14:paraId="58D11E2C" w14:textId="346B287D" w:rsidR="00291E70" w:rsidRPr="00291E70" w:rsidRDefault="00291E70" w:rsidP="00D91AC8">
      <w:pPr>
        <w:jc w:val="left"/>
        <w:rPr>
          <w:b/>
          <w:bCs/>
          <w:sz w:val="24"/>
          <w:szCs w:val="10"/>
        </w:rPr>
      </w:pPr>
      <w:r w:rsidRPr="00291E70">
        <w:rPr>
          <w:b/>
          <w:bCs/>
          <w:sz w:val="24"/>
          <w:szCs w:val="10"/>
        </w:rPr>
        <w:t>E. WHAT SHOULD WE DO ABOUT THIS</w:t>
      </w:r>
      <w:r w:rsidR="00BC3836">
        <w:rPr>
          <w:b/>
          <w:bCs/>
          <w:sz w:val="24"/>
          <w:szCs w:val="10"/>
        </w:rPr>
        <w:t>?</w:t>
      </w:r>
    </w:p>
    <w:p w14:paraId="3E35B46A" w14:textId="77777777" w:rsidR="00291E70" w:rsidRDefault="00291E70" w:rsidP="00D91AC8">
      <w:pPr>
        <w:jc w:val="left"/>
        <w:rPr>
          <w:sz w:val="24"/>
          <w:szCs w:val="10"/>
        </w:rPr>
      </w:pPr>
    </w:p>
    <w:p w14:paraId="2B396B65" w14:textId="77777777" w:rsidR="00291E70" w:rsidRPr="00291E70" w:rsidRDefault="00291E70" w:rsidP="00291E70">
      <w:pPr>
        <w:jc w:val="left"/>
        <w:rPr>
          <w:sz w:val="24"/>
          <w:szCs w:val="10"/>
        </w:rPr>
      </w:pPr>
      <w:r w:rsidRPr="00291E70">
        <w:rPr>
          <w:sz w:val="24"/>
          <w:szCs w:val="10"/>
        </w:rPr>
        <w:t>Today, you know, we're talking about getting past failures. </w:t>
      </w:r>
    </w:p>
    <w:p w14:paraId="54D9CDE4" w14:textId="77777777" w:rsidR="00291E70" w:rsidRPr="00291E70" w:rsidRDefault="00291E70" w:rsidP="00291E70">
      <w:pPr>
        <w:numPr>
          <w:ilvl w:val="0"/>
          <w:numId w:val="28"/>
        </w:numPr>
        <w:jc w:val="left"/>
        <w:rPr>
          <w:sz w:val="24"/>
          <w:szCs w:val="10"/>
        </w:rPr>
      </w:pPr>
      <w:r w:rsidRPr="00291E70">
        <w:rPr>
          <w:sz w:val="24"/>
          <w:szCs w:val="10"/>
        </w:rPr>
        <w:t>But there are far too many of us that are living in our past, </w:t>
      </w:r>
    </w:p>
    <w:p w14:paraId="42BC999E" w14:textId="77777777" w:rsidR="00291E70" w:rsidRPr="00291E70" w:rsidRDefault="00291E70" w:rsidP="00291E70">
      <w:pPr>
        <w:numPr>
          <w:ilvl w:val="0"/>
          <w:numId w:val="28"/>
        </w:numPr>
        <w:jc w:val="left"/>
        <w:rPr>
          <w:sz w:val="24"/>
          <w:szCs w:val="10"/>
        </w:rPr>
      </w:pPr>
      <w:r w:rsidRPr="00291E70">
        <w:rPr>
          <w:sz w:val="24"/>
          <w:szCs w:val="10"/>
        </w:rPr>
        <w:t>we're living still gripped by the thought of that failure, or that series of failures.</w:t>
      </w:r>
    </w:p>
    <w:p w14:paraId="11179C29" w14:textId="77777777" w:rsidR="00291E70" w:rsidRDefault="00291E70" w:rsidP="00291E70">
      <w:pPr>
        <w:jc w:val="left"/>
        <w:rPr>
          <w:sz w:val="24"/>
          <w:szCs w:val="10"/>
        </w:rPr>
      </w:pPr>
    </w:p>
    <w:p w14:paraId="585E0A8E" w14:textId="70F20E33" w:rsidR="00291E70" w:rsidRPr="00291E70" w:rsidRDefault="00291E70" w:rsidP="00291E70">
      <w:pPr>
        <w:jc w:val="left"/>
        <w:rPr>
          <w:sz w:val="24"/>
          <w:szCs w:val="10"/>
        </w:rPr>
      </w:pPr>
      <w:r w:rsidRPr="00291E70">
        <w:rPr>
          <w:sz w:val="24"/>
          <w:szCs w:val="10"/>
        </w:rPr>
        <w:t>It's time to get past our past failures. How do we do it?  </w:t>
      </w:r>
    </w:p>
    <w:p w14:paraId="7EA1552D" w14:textId="77777777" w:rsidR="00291E70" w:rsidRDefault="00291E70" w:rsidP="00291E70">
      <w:pPr>
        <w:jc w:val="left"/>
        <w:rPr>
          <w:sz w:val="24"/>
          <w:szCs w:val="10"/>
        </w:rPr>
      </w:pPr>
    </w:p>
    <w:p w14:paraId="2AC7C05B" w14:textId="51CE9E72" w:rsidR="00291E70" w:rsidRPr="00291E70" w:rsidRDefault="00291E70" w:rsidP="00291E70">
      <w:pPr>
        <w:jc w:val="left"/>
        <w:rPr>
          <w:sz w:val="24"/>
          <w:szCs w:val="10"/>
        </w:rPr>
      </w:pPr>
      <w:r w:rsidRPr="00291E70">
        <w:rPr>
          <w:sz w:val="24"/>
          <w:szCs w:val="10"/>
        </w:rPr>
        <w:t>We're going to talk about three ways today...</w:t>
      </w:r>
    </w:p>
    <w:p w14:paraId="4C2B2392" w14:textId="77777777" w:rsidR="00291E70" w:rsidRPr="00291E70" w:rsidRDefault="00291E70" w:rsidP="00291E70">
      <w:pPr>
        <w:jc w:val="left"/>
        <w:rPr>
          <w:sz w:val="24"/>
          <w:szCs w:val="10"/>
        </w:rPr>
      </w:pPr>
    </w:p>
    <w:p w14:paraId="2E0080F1" w14:textId="77777777" w:rsidR="00291E70" w:rsidRPr="00291E70" w:rsidRDefault="00291E70" w:rsidP="00291E70">
      <w:pPr>
        <w:jc w:val="left"/>
        <w:rPr>
          <w:sz w:val="24"/>
          <w:szCs w:val="10"/>
        </w:rPr>
      </w:pPr>
      <w:r w:rsidRPr="00291E70">
        <w:rPr>
          <w:b/>
          <w:bCs/>
          <w:sz w:val="24"/>
          <w:szCs w:val="10"/>
        </w:rPr>
        <w:t>1. Our biggest </w:t>
      </w:r>
      <w:r w:rsidRPr="00291E70">
        <w:rPr>
          <w:b/>
          <w:bCs/>
          <w:sz w:val="24"/>
          <w:szCs w:val="10"/>
          <w:u w:val="single"/>
        </w:rPr>
        <w:t>sins</w:t>
      </w:r>
      <w:r w:rsidRPr="00291E70">
        <w:rPr>
          <w:b/>
          <w:bCs/>
          <w:sz w:val="24"/>
          <w:szCs w:val="10"/>
        </w:rPr>
        <w:t> are not too big for God's </w:t>
      </w:r>
      <w:r w:rsidRPr="00291E70">
        <w:rPr>
          <w:b/>
          <w:bCs/>
          <w:sz w:val="24"/>
          <w:szCs w:val="10"/>
          <w:u w:val="single"/>
        </w:rPr>
        <w:t>grace</w:t>
      </w:r>
      <w:r w:rsidRPr="00291E70">
        <w:rPr>
          <w:b/>
          <w:bCs/>
          <w:sz w:val="24"/>
          <w:szCs w:val="10"/>
        </w:rPr>
        <w:t>. </w:t>
      </w:r>
    </w:p>
    <w:p w14:paraId="645F5C6A" w14:textId="77777777" w:rsidR="00291E70" w:rsidRPr="00291E70" w:rsidRDefault="00291E70" w:rsidP="00291E70">
      <w:pPr>
        <w:jc w:val="left"/>
        <w:rPr>
          <w:sz w:val="24"/>
          <w:szCs w:val="10"/>
        </w:rPr>
      </w:pPr>
    </w:p>
    <w:p w14:paraId="3969378F" w14:textId="77777777" w:rsidR="00291E70" w:rsidRPr="00291E70" w:rsidRDefault="00291E70" w:rsidP="00291E70">
      <w:pPr>
        <w:jc w:val="left"/>
        <w:rPr>
          <w:sz w:val="24"/>
          <w:szCs w:val="10"/>
        </w:rPr>
      </w:pPr>
      <w:r w:rsidRPr="00291E70">
        <w:rPr>
          <w:sz w:val="24"/>
          <w:szCs w:val="10"/>
        </w:rPr>
        <w:t>But if we confess our sins to him, he is faithful and just to forgive us our sins and to cleanse us from all wickedness. 1 John 1:9 (NLT)</w:t>
      </w:r>
    </w:p>
    <w:p w14:paraId="50AA1018" w14:textId="77777777" w:rsidR="00291E70" w:rsidRDefault="00291E70" w:rsidP="00291E70">
      <w:pPr>
        <w:jc w:val="left"/>
        <w:rPr>
          <w:sz w:val="24"/>
          <w:szCs w:val="10"/>
        </w:rPr>
      </w:pPr>
    </w:p>
    <w:p w14:paraId="148535C1" w14:textId="0E4D906B" w:rsidR="00291E70" w:rsidRPr="00291E70" w:rsidRDefault="00291E70" w:rsidP="00291E70">
      <w:pPr>
        <w:jc w:val="left"/>
        <w:rPr>
          <w:sz w:val="24"/>
          <w:szCs w:val="10"/>
        </w:rPr>
      </w:pPr>
      <w:r w:rsidRPr="00291E70">
        <w:rPr>
          <w:sz w:val="24"/>
          <w:szCs w:val="10"/>
        </w:rPr>
        <w:t>I’ll wipe the slate clean for each of them. I’ll forget they ever sinned!” God’s Decree. Jeremiah 31:34 (MSG)</w:t>
      </w:r>
    </w:p>
    <w:p w14:paraId="556BE78E" w14:textId="77777777" w:rsidR="00291E70" w:rsidRPr="00291E70" w:rsidRDefault="00291E70" w:rsidP="00291E70">
      <w:pPr>
        <w:jc w:val="left"/>
        <w:rPr>
          <w:sz w:val="24"/>
          <w:szCs w:val="10"/>
        </w:rPr>
      </w:pPr>
    </w:p>
    <w:p w14:paraId="279F2680" w14:textId="77777777" w:rsidR="00291E70" w:rsidRPr="00291E70" w:rsidRDefault="00291E70" w:rsidP="00291E70">
      <w:pPr>
        <w:jc w:val="left"/>
        <w:rPr>
          <w:sz w:val="24"/>
          <w:szCs w:val="10"/>
        </w:rPr>
      </w:pPr>
      <w:r w:rsidRPr="00291E70">
        <w:rPr>
          <w:sz w:val="24"/>
          <w:szCs w:val="10"/>
        </w:rPr>
        <w:t>One of the things that I have noticed is that so many people live consumed by guilt. </w:t>
      </w:r>
    </w:p>
    <w:p w14:paraId="1F94D644" w14:textId="77777777" w:rsidR="00291E70" w:rsidRPr="00291E70" w:rsidRDefault="00291E70" w:rsidP="00291E70">
      <w:pPr>
        <w:numPr>
          <w:ilvl w:val="0"/>
          <w:numId w:val="29"/>
        </w:numPr>
        <w:jc w:val="left"/>
        <w:rPr>
          <w:sz w:val="24"/>
          <w:szCs w:val="10"/>
        </w:rPr>
      </w:pPr>
      <w:r w:rsidRPr="00291E70">
        <w:rPr>
          <w:sz w:val="24"/>
          <w:szCs w:val="10"/>
        </w:rPr>
        <w:t>And guilt, hear me on this, is not from God. </w:t>
      </w:r>
    </w:p>
    <w:p w14:paraId="2BECB968" w14:textId="77777777" w:rsidR="00291E70" w:rsidRPr="00291E70" w:rsidRDefault="00291E70" w:rsidP="00291E70">
      <w:pPr>
        <w:numPr>
          <w:ilvl w:val="0"/>
          <w:numId w:val="29"/>
        </w:numPr>
        <w:jc w:val="left"/>
        <w:rPr>
          <w:sz w:val="24"/>
          <w:szCs w:val="10"/>
        </w:rPr>
      </w:pPr>
      <w:r w:rsidRPr="00291E70">
        <w:rPr>
          <w:sz w:val="24"/>
          <w:szCs w:val="10"/>
        </w:rPr>
        <w:t>It has never been. </w:t>
      </w:r>
    </w:p>
    <w:p w14:paraId="3391A84B" w14:textId="77777777" w:rsidR="00291E70" w:rsidRPr="00291E70" w:rsidRDefault="00291E70" w:rsidP="00291E70">
      <w:pPr>
        <w:numPr>
          <w:ilvl w:val="0"/>
          <w:numId w:val="29"/>
        </w:numPr>
        <w:jc w:val="left"/>
        <w:rPr>
          <w:sz w:val="24"/>
          <w:szCs w:val="10"/>
        </w:rPr>
      </w:pPr>
      <w:r w:rsidRPr="00291E70">
        <w:rPr>
          <w:sz w:val="24"/>
          <w:szCs w:val="10"/>
        </w:rPr>
        <w:t>You know guilt, I believe we have a very real spiritual enemy who would love for us to just tread water in an ocean of guilt. </w:t>
      </w:r>
    </w:p>
    <w:p w14:paraId="75F21318" w14:textId="77777777" w:rsidR="00291E70" w:rsidRPr="00291E70" w:rsidRDefault="00291E70" w:rsidP="00291E70">
      <w:pPr>
        <w:numPr>
          <w:ilvl w:val="0"/>
          <w:numId w:val="29"/>
        </w:numPr>
        <w:jc w:val="left"/>
        <w:rPr>
          <w:sz w:val="24"/>
          <w:szCs w:val="10"/>
        </w:rPr>
      </w:pPr>
      <w:r w:rsidRPr="00291E70">
        <w:rPr>
          <w:sz w:val="24"/>
          <w:szCs w:val="10"/>
        </w:rPr>
        <w:lastRenderedPageBreak/>
        <w:t>See, guilt paralyzes action. </w:t>
      </w:r>
    </w:p>
    <w:p w14:paraId="62D3755B" w14:textId="77777777" w:rsidR="00291E70" w:rsidRPr="00291E70" w:rsidRDefault="00291E70" w:rsidP="00291E70">
      <w:pPr>
        <w:numPr>
          <w:ilvl w:val="0"/>
          <w:numId w:val="29"/>
        </w:numPr>
        <w:jc w:val="left"/>
        <w:rPr>
          <w:sz w:val="24"/>
          <w:szCs w:val="10"/>
        </w:rPr>
      </w:pPr>
      <w:r w:rsidRPr="00291E70">
        <w:rPr>
          <w:sz w:val="24"/>
          <w:szCs w:val="10"/>
        </w:rPr>
        <w:t>We start to think things like, Well, I'm never going to conquer this, I'm never going to get over this failure, so why even try? </w:t>
      </w:r>
    </w:p>
    <w:p w14:paraId="654A04CA" w14:textId="77777777" w:rsidR="00291E70" w:rsidRPr="00291E70" w:rsidRDefault="00291E70" w:rsidP="00291E70">
      <w:pPr>
        <w:numPr>
          <w:ilvl w:val="0"/>
          <w:numId w:val="29"/>
        </w:numPr>
        <w:jc w:val="left"/>
        <w:rPr>
          <w:sz w:val="24"/>
          <w:szCs w:val="10"/>
        </w:rPr>
      </w:pPr>
      <w:r w:rsidRPr="00291E70">
        <w:rPr>
          <w:sz w:val="24"/>
          <w:szCs w:val="10"/>
        </w:rPr>
        <w:t>You know, the other thing guilt does is it breeds self hatred, doesn't it? </w:t>
      </w:r>
    </w:p>
    <w:p w14:paraId="63A6A654" w14:textId="77777777" w:rsidR="00291E70" w:rsidRPr="00291E70" w:rsidRDefault="00291E70" w:rsidP="00291E70">
      <w:pPr>
        <w:numPr>
          <w:ilvl w:val="0"/>
          <w:numId w:val="29"/>
        </w:numPr>
        <w:jc w:val="left"/>
        <w:rPr>
          <w:sz w:val="24"/>
          <w:szCs w:val="10"/>
        </w:rPr>
      </w:pPr>
      <w:r w:rsidRPr="00291E70">
        <w:rPr>
          <w:sz w:val="24"/>
          <w:szCs w:val="10"/>
        </w:rPr>
        <w:t>We just, the more we stew in it the more we loath us. </w:t>
      </w:r>
    </w:p>
    <w:p w14:paraId="0B47C268" w14:textId="77777777" w:rsidR="00291E70" w:rsidRPr="00291E70" w:rsidRDefault="00291E70" w:rsidP="00291E70">
      <w:pPr>
        <w:numPr>
          <w:ilvl w:val="0"/>
          <w:numId w:val="29"/>
        </w:numPr>
        <w:jc w:val="left"/>
        <w:rPr>
          <w:sz w:val="24"/>
          <w:szCs w:val="10"/>
        </w:rPr>
      </w:pPr>
      <w:r w:rsidRPr="00291E70">
        <w:rPr>
          <w:sz w:val="24"/>
          <w:szCs w:val="10"/>
        </w:rPr>
        <w:t>But the Bible talks about this other thing and it's called conviction, literally, the conviction of the Holy Spirit. </w:t>
      </w:r>
    </w:p>
    <w:p w14:paraId="5AF9B3BF" w14:textId="77777777" w:rsidR="00291E70" w:rsidRPr="00291E70" w:rsidRDefault="00291E70" w:rsidP="00291E70">
      <w:pPr>
        <w:numPr>
          <w:ilvl w:val="0"/>
          <w:numId w:val="29"/>
        </w:numPr>
        <w:jc w:val="left"/>
        <w:rPr>
          <w:sz w:val="24"/>
          <w:szCs w:val="10"/>
        </w:rPr>
      </w:pPr>
      <w:r w:rsidRPr="00291E70">
        <w:rPr>
          <w:sz w:val="24"/>
          <w:szCs w:val="10"/>
        </w:rPr>
        <w:t>And the conviction of the Holy Spirit is one of the most beautiful things ever, because what it produces changes our lives. </w:t>
      </w:r>
    </w:p>
    <w:p w14:paraId="3871876B" w14:textId="16C114AA" w:rsidR="00291E70" w:rsidRPr="00291E70" w:rsidRDefault="00291E70" w:rsidP="00291E70">
      <w:pPr>
        <w:numPr>
          <w:ilvl w:val="0"/>
          <w:numId w:val="29"/>
        </w:numPr>
        <w:jc w:val="left"/>
        <w:rPr>
          <w:sz w:val="24"/>
          <w:szCs w:val="10"/>
        </w:rPr>
      </w:pPr>
      <w:r w:rsidRPr="00291E70">
        <w:rPr>
          <w:sz w:val="24"/>
          <w:szCs w:val="10"/>
        </w:rPr>
        <w:t xml:space="preserve">Check out what the Bible says, </w:t>
      </w:r>
      <w:r>
        <w:rPr>
          <w:sz w:val="24"/>
          <w:szCs w:val="10"/>
        </w:rPr>
        <w:t>1</w:t>
      </w:r>
      <w:r w:rsidRPr="00291E70">
        <w:rPr>
          <w:sz w:val="24"/>
          <w:szCs w:val="10"/>
        </w:rPr>
        <w:t xml:space="preserve"> John 1:9, we've got this incredibly conditional and powerful verse.</w:t>
      </w:r>
    </w:p>
    <w:p w14:paraId="7664F653" w14:textId="77777777" w:rsidR="00291E70" w:rsidRPr="00291E70" w:rsidRDefault="00291E70" w:rsidP="00291E70">
      <w:pPr>
        <w:numPr>
          <w:ilvl w:val="0"/>
          <w:numId w:val="29"/>
        </w:numPr>
        <w:jc w:val="left"/>
        <w:rPr>
          <w:sz w:val="24"/>
          <w:szCs w:val="10"/>
        </w:rPr>
      </w:pPr>
      <w:r w:rsidRPr="00291E70">
        <w:rPr>
          <w:sz w:val="24"/>
          <w:szCs w:val="10"/>
        </w:rPr>
        <w:t>“But if we confess our sins to him, he is faithful and just to forgive us our sins and to cleanse us from all wickedness.”</w:t>
      </w:r>
    </w:p>
    <w:p w14:paraId="339DA249" w14:textId="77777777" w:rsidR="00291E70" w:rsidRDefault="00291E70" w:rsidP="00291E70">
      <w:pPr>
        <w:jc w:val="left"/>
        <w:rPr>
          <w:sz w:val="24"/>
          <w:szCs w:val="10"/>
        </w:rPr>
      </w:pPr>
    </w:p>
    <w:p w14:paraId="1A4AC1EB" w14:textId="27383D8A" w:rsidR="00291E70" w:rsidRPr="00291E70" w:rsidRDefault="00291E70" w:rsidP="00291E70">
      <w:pPr>
        <w:jc w:val="left"/>
        <w:rPr>
          <w:sz w:val="24"/>
          <w:szCs w:val="10"/>
        </w:rPr>
      </w:pPr>
      <w:r w:rsidRPr="00291E70">
        <w:rPr>
          <w:sz w:val="24"/>
          <w:szCs w:val="10"/>
        </w:rPr>
        <w:t>Wipe us clean completely from all unrighteousness, that's got to be one of the most powerful Scriptures in all of the Bible. </w:t>
      </w:r>
    </w:p>
    <w:p w14:paraId="412A42CF" w14:textId="77777777" w:rsidR="00291E70" w:rsidRDefault="00291E70" w:rsidP="00291E70">
      <w:pPr>
        <w:jc w:val="left"/>
        <w:rPr>
          <w:sz w:val="24"/>
          <w:szCs w:val="10"/>
        </w:rPr>
      </w:pPr>
    </w:p>
    <w:p w14:paraId="40FE2046" w14:textId="4167AB7A" w:rsidR="00291E70" w:rsidRPr="00291E70" w:rsidRDefault="00291E70" w:rsidP="00291E70">
      <w:pPr>
        <w:jc w:val="left"/>
        <w:rPr>
          <w:sz w:val="24"/>
          <w:szCs w:val="10"/>
        </w:rPr>
      </w:pPr>
      <w:r w:rsidRPr="00291E70">
        <w:rPr>
          <w:sz w:val="24"/>
          <w:szCs w:val="10"/>
        </w:rPr>
        <w:t>Do you remember Etch-a-Sketch?</w:t>
      </w:r>
    </w:p>
    <w:p w14:paraId="7028F757" w14:textId="77777777" w:rsidR="00291E70" w:rsidRPr="00291E70" w:rsidRDefault="00291E70" w:rsidP="00291E70">
      <w:pPr>
        <w:numPr>
          <w:ilvl w:val="0"/>
          <w:numId w:val="30"/>
        </w:numPr>
        <w:jc w:val="left"/>
        <w:rPr>
          <w:sz w:val="24"/>
          <w:szCs w:val="10"/>
        </w:rPr>
      </w:pPr>
      <w:r w:rsidRPr="00291E70">
        <w:rPr>
          <w:sz w:val="24"/>
          <w:szCs w:val="10"/>
        </w:rPr>
        <w:t>you're making your little picture and something goes wrong what do you do? </w:t>
      </w:r>
    </w:p>
    <w:p w14:paraId="6EA5C39B" w14:textId="77777777" w:rsidR="00291E70" w:rsidRPr="00291E70" w:rsidRDefault="00291E70" w:rsidP="00291E70">
      <w:pPr>
        <w:numPr>
          <w:ilvl w:val="0"/>
          <w:numId w:val="30"/>
        </w:numPr>
        <w:jc w:val="left"/>
        <w:rPr>
          <w:sz w:val="24"/>
          <w:szCs w:val="10"/>
        </w:rPr>
      </w:pPr>
      <w:r w:rsidRPr="00291E70">
        <w:rPr>
          <w:sz w:val="24"/>
          <w:szCs w:val="10"/>
        </w:rPr>
        <w:t>Yeah, you've got to shake it a little bit and it's wiped clean. </w:t>
      </w:r>
    </w:p>
    <w:p w14:paraId="684E0D03" w14:textId="77777777" w:rsidR="00291E70" w:rsidRPr="00291E70" w:rsidRDefault="00291E70" w:rsidP="00291E70">
      <w:pPr>
        <w:numPr>
          <w:ilvl w:val="0"/>
          <w:numId w:val="30"/>
        </w:numPr>
        <w:jc w:val="left"/>
        <w:rPr>
          <w:sz w:val="24"/>
          <w:szCs w:val="10"/>
        </w:rPr>
      </w:pPr>
      <w:r w:rsidRPr="00291E70">
        <w:rPr>
          <w:sz w:val="24"/>
          <w:szCs w:val="10"/>
        </w:rPr>
        <w:t>This is exactly what God does for us according to the passage we just read. </w:t>
      </w:r>
    </w:p>
    <w:p w14:paraId="15562819" w14:textId="77777777" w:rsidR="00291E70" w:rsidRPr="00291E70" w:rsidRDefault="00291E70" w:rsidP="00291E70">
      <w:pPr>
        <w:numPr>
          <w:ilvl w:val="0"/>
          <w:numId w:val="30"/>
        </w:numPr>
        <w:jc w:val="left"/>
        <w:rPr>
          <w:sz w:val="24"/>
          <w:szCs w:val="10"/>
        </w:rPr>
      </w:pPr>
      <w:r w:rsidRPr="00291E70">
        <w:rPr>
          <w:sz w:val="24"/>
          <w:szCs w:val="10"/>
        </w:rPr>
        <w:t>What's on your Etch A Sketch? </w:t>
      </w:r>
    </w:p>
    <w:p w14:paraId="254D122A" w14:textId="77777777" w:rsidR="00291E70" w:rsidRPr="00291E70" w:rsidRDefault="00291E70" w:rsidP="00291E70">
      <w:pPr>
        <w:numPr>
          <w:ilvl w:val="0"/>
          <w:numId w:val="30"/>
        </w:numPr>
        <w:jc w:val="left"/>
        <w:rPr>
          <w:sz w:val="24"/>
          <w:szCs w:val="10"/>
        </w:rPr>
      </w:pPr>
      <w:r w:rsidRPr="00291E70">
        <w:rPr>
          <w:sz w:val="24"/>
          <w:szCs w:val="10"/>
        </w:rPr>
        <w:t>anger, rage, resentment, hurt, bitterness, feelings of being betrayed, unfaithfulness. </w:t>
      </w:r>
    </w:p>
    <w:p w14:paraId="18BE88E3" w14:textId="77777777" w:rsidR="00291E70" w:rsidRPr="00291E70" w:rsidRDefault="00291E70" w:rsidP="00291E70">
      <w:pPr>
        <w:numPr>
          <w:ilvl w:val="0"/>
          <w:numId w:val="30"/>
        </w:numPr>
        <w:jc w:val="left"/>
        <w:rPr>
          <w:sz w:val="24"/>
          <w:szCs w:val="10"/>
        </w:rPr>
      </w:pPr>
      <w:r w:rsidRPr="00291E70">
        <w:rPr>
          <w:sz w:val="24"/>
          <w:szCs w:val="10"/>
        </w:rPr>
        <w:t>What's on yours? </w:t>
      </w:r>
    </w:p>
    <w:p w14:paraId="777D8249" w14:textId="77777777" w:rsidR="00291E70" w:rsidRDefault="00291E70" w:rsidP="00291E70">
      <w:pPr>
        <w:jc w:val="left"/>
        <w:rPr>
          <w:sz w:val="24"/>
          <w:szCs w:val="10"/>
        </w:rPr>
      </w:pPr>
    </w:p>
    <w:p w14:paraId="609625B5" w14:textId="08426DDE" w:rsidR="00291E70" w:rsidRPr="00291E70" w:rsidRDefault="00291E70" w:rsidP="00291E70">
      <w:pPr>
        <w:jc w:val="left"/>
        <w:rPr>
          <w:sz w:val="24"/>
          <w:szCs w:val="10"/>
        </w:rPr>
      </w:pPr>
      <w:r w:rsidRPr="00291E70">
        <w:rPr>
          <w:sz w:val="24"/>
          <w:szCs w:val="10"/>
        </w:rPr>
        <w:t>The Bible says that God is faithful and just and will forgive our sin, but He doesn't just stop there. </w:t>
      </w:r>
    </w:p>
    <w:p w14:paraId="7B318843" w14:textId="77777777" w:rsidR="00291E70" w:rsidRPr="00291E70" w:rsidRDefault="00291E70" w:rsidP="00291E70">
      <w:pPr>
        <w:numPr>
          <w:ilvl w:val="0"/>
          <w:numId w:val="31"/>
        </w:numPr>
        <w:jc w:val="left"/>
        <w:rPr>
          <w:sz w:val="24"/>
          <w:szCs w:val="10"/>
        </w:rPr>
      </w:pPr>
      <w:r w:rsidRPr="00291E70">
        <w:rPr>
          <w:sz w:val="24"/>
          <w:szCs w:val="10"/>
        </w:rPr>
        <w:t>This is the cool part, Jeremiah 31:34, the Bible says:</w:t>
      </w:r>
      <w:r w:rsidRPr="00291E70">
        <w:rPr>
          <w:sz w:val="24"/>
          <w:szCs w:val="10"/>
        </w:rPr>
        <w:br/>
        <w:t>I will forgive their wickedness and will remember their sins no more.</w:t>
      </w:r>
    </w:p>
    <w:p w14:paraId="364567AE" w14:textId="77777777" w:rsidR="00291E70" w:rsidRPr="00291E70" w:rsidRDefault="00291E70" w:rsidP="00291E70">
      <w:pPr>
        <w:numPr>
          <w:ilvl w:val="0"/>
          <w:numId w:val="31"/>
        </w:numPr>
        <w:jc w:val="left"/>
        <w:rPr>
          <w:sz w:val="24"/>
          <w:szCs w:val="10"/>
        </w:rPr>
      </w:pPr>
      <w:r w:rsidRPr="00291E70">
        <w:rPr>
          <w:sz w:val="24"/>
          <w:szCs w:val="10"/>
        </w:rPr>
        <w:t>The All-Powerful, Ever-Present God makes a choice of His will to limit His memory forever, forever. </w:t>
      </w:r>
    </w:p>
    <w:p w14:paraId="1FA74313" w14:textId="77777777" w:rsidR="00291E70" w:rsidRPr="00291E70" w:rsidRDefault="00291E70" w:rsidP="00291E70">
      <w:pPr>
        <w:numPr>
          <w:ilvl w:val="0"/>
          <w:numId w:val="31"/>
        </w:numPr>
        <w:jc w:val="left"/>
        <w:rPr>
          <w:sz w:val="24"/>
          <w:szCs w:val="10"/>
        </w:rPr>
      </w:pPr>
      <w:r w:rsidRPr="00291E70">
        <w:rPr>
          <w:sz w:val="24"/>
          <w:szCs w:val="10"/>
        </w:rPr>
        <w:t>I will remember their sins no more. </w:t>
      </w:r>
    </w:p>
    <w:p w14:paraId="6EC4E09A" w14:textId="77777777" w:rsidR="00291E70" w:rsidRPr="00291E70" w:rsidRDefault="00291E70" w:rsidP="00291E70">
      <w:pPr>
        <w:numPr>
          <w:ilvl w:val="0"/>
          <w:numId w:val="31"/>
        </w:numPr>
        <w:jc w:val="left"/>
        <w:rPr>
          <w:sz w:val="24"/>
          <w:szCs w:val="10"/>
        </w:rPr>
      </w:pPr>
      <w:r w:rsidRPr="00291E70">
        <w:rPr>
          <w:sz w:val="24"/>
          <w:szCs w:val="10"/>
        </w:rPr>
        <w:t>If we want to get past and I pray that you do, your past failures, we have to recognize that there is no sin that you will or have ever committed that is too big for God's grace.</w:t>
      </w:r>
    </w:p>
    <w:p w14:paraId="77FA38A5" w14:textId="77777777" w:rsidR="00291E70" w:rsidRDefault="00291E70" w:rsidP="00291E70">
      <w:pPr>
        <w:jc w:val="left"/>
        <w:rPr>
          <w:sz w:val="24"/>
          <w:szCs w:val="10"/>
        </w:rPr>
      </w:pPr>
    </w:p>
    <w:p w14:paraId="11E976B3" w14:textId="24FC23E8" w:rsidR="00291E70" w:rsidRPr="00291E70" w:rsidRDefault="00291E70" w:rsidP="00291E70">
      <w:pPr>
        <w:jc w:val="left"/>
        <w:rPr>
          <w:sz w:val="24"/>
          <w:szCs w:val="10"/>
        </w:rPr>
      </w:pPr>
      <w:r w:rsidRPr="00291E70">
        <w:rPr>
          <w:sz w:val="24"/>
          <w:szCs w:val="10"/>
        </w:rPr>
        <w:t>One of the brightest truths that shines through Jonah’s prayer is that neither circumstances nor place puts the repentant sinner beyond the reach of a merciful God.</w:t>
      </w:r>
    </w:p>
    <w:p w14:paraId="447B6328" w14:textId="46D516E9" w:rsidR="00291E70" w:rsidRPr="00291E70" w:rsidRDefault="00291E70" w:rsidP="00291E70">
      <w:pPr>
        <w:jc w:val="left"/>
        <w:rPr>
          <w:sz w:val="24"/>
          <w:szCs w:val="10"/>
        </w:rPr>
      </w:pPr>
      <w:r w:rsidRPr="00291E70">
        <w:rPr>
          <w:sz w:val="24"/>
          <w:szCs w:val="10"/>
        </w:rPr>
        <w:br/>
      </w:r>
      <w:r w:rsidRPr="00291E70">
        <w:rPr>
          <w:b/>
          <w:bCs/>
          <w:sz w:val="24"/>
          <w:szCs w:val="10"/>
        </w:rPr>
        <w:t>2. We are not what we</w:t>
      </w:r>
      <w:r w:rsidRPr="00291E70">
        <w:rPr>
          <w:b/>
          <w:bCs/>
          <w:sz w:val="24"/>
          <w:szCs w:val="10"/>
          <w:u w:val="single"/>
        </w:rPr>
        <w:t> have done</w:t>
      </w:r>
      <w:r w:rsidRPr="00291E70">
        <w:rPr>
          <w:b/>
          <w:bCs/>
          <w:sz w:val="24"/>
          <w:szCs w:val="10"/>
        </w:rPr>
        <w:t>, we are who God says </w:t>
      </w:r>
      <w:r w:rsidRPr="00291E70">
        <w:rPr>
          <w:b/>
          <w:bCs/>
          <w:sz w:val="24"/>
          <w:szCs w:val="10"/>
          <w:u w:val="single"/>
        </w:rPr>
        <w:t>we are</w:t>
      </w:r>
      <w:r w:rsidRPr="00291E70">
        <w:rPr>
          <w:b/>
          <w:bCs/>
          <w:sz w:val="24"/>
          <w:szCs w:val="10"/>
        </w:rPr>
        <w:t>. </w:t>
      </w:r>
    </w:p>
    <w:p w14:paraId="4C97BCDD" w14:textId="77777777" w:rsidR="00291E70" w:rsidRPr="00291E70" w:rsidRDefault="00291E70" w:rsidP="00291E70">
      <w:pPr>
        <w:jc w:val="left"/>
        <w:rPr>
          <w:sz w:val="24"/>
          <w:szCs w:val="10"/>
        </w:rPr>
      </w:pPr>
    </w:p>
    <w:p w14:paraId="74354120" w14:textId="77777777" w:rsidR="00291E70" w:rsidRPr="00291E70" w:rsidRDefault="00291E70" w:rsidP="00291E70">
      <w:pPr>
        <w:jc w:val="left"/>
        <w:rPr>
          <w:sz w:val="24"/>
          <w:szCs w:val="10"/>
        </w:rPr>
      </w:pPr>
      <w:r w:rsidRPr="00291E70">
        <w:rPr>
          <w:sz w:val="24"/>
          <w:szCs w:val="10"/>
        </w:rPr>
        <w:t>This means that anyone who belongs to Christ has become a new person. The old life is gone; a new life has begun! 2 Corinthians 5:17 (NLT)</w:t>
      </w:r>
    </w:p>
    <w:p w14:paraId="3A105678" w14:textId="77777777" w:rsidR="00291E70" w:rsidRPr="00291E70" w:rsidRDefault="00291E70" w:rsidP="00291E70">
      <w:pPr>
        <w:jc w:val="left"/>
        <w:rPr>
          <w:sz w:val="24"/>
          <w:szCs w:val="10"/>
        </w:rPr>
      </w:pPr>
    </w:p>
    <w:p w14:paraId="1FD21E86" w14:textId="77777777" w:rsidR="00291E70" w:rsidRPr="00291E70" w:rsidRDefault="00291E70" w:rsidP="00291E70">
      <w:pPr>
        <w:jc w:val="left"/>
        <w:rPr>
          <w:sz w:val="24"/>
          <w:szCs w:val="10"/>
        </w:rPr>
      </w:pPr>
      <w:r w:rsidRPr="00291E70">
        <w:rPr>
          <w:sz w:val="24"/>
          <w:szCs w:val="10"/>
        </w:rPr>
        <w:t>Would you write that down? You're not what you've done. </w:t>
      </w:r>
    </w:p>
    <w:p w14:paraId="5AE9C7DB" w14:textId="77777777" w:rsidR="00291E70" w:rsidRPr="00291E70" w:rsidRDefault="00291E70" w:rsidP="00291E70">
      <w:pPr>
        <w:numPr>
          <w:ilvl w:val="0"/>
          <w:numId w:val="32"/>
        </w:numPr>
        <w:jc w:val="left"/>
        <w:rPr>
          <w:sz w:val="24"/>
          <w:szCs w:val="10"/>
        </w:rPr>
      </w:pPr>
      <w:r w:rsidRPr="00291E70">
        <w:rPr>
          <w:sz w:val="24"/>
          <w:szCs w:val="10"/>
        </w:rPr>
        <w:t>It doesn't define you, </w:t>
      </w:r>
    </w:p>
    <w:p w14:paraId="55A4F9D8" w14:textId="77777777" w:rsidR="00291E70" w:rsidRPr="00291E70" w:rsidRDefault="00291E70" w:rsidP="00291E70">
      <w:pPr>
        <w:numPr>
          <w:ilvl w:val="0"/>
          <w:numId w:val="32"/>
        </w:numPr>
        <w:jc w:val="left"/>
        <w:rPr>
          <w:sz w:val="24"/>
          <w:szCs w:val="10"/>
        </w:rPr>
      </w:pPr>
      <w:r w:rsidRPr="00291E70">
        <w:rPr>
          <w:sz w:val="24"/>
          <w:szCs w:val="10"/>
        </w:rPr>
        <w:t>your identity isn't in it, </w:t>
      </w:r>
    </w:p>
    <w:p w14:paraId="3511B2C7" w14:textId="77777777" w:rsidR="00291E70" w:rsidRPr="00291E70" w:rsidRDefault="00291E70" w:rsidP="00291E70">
      <w:pPr>
        <w:numPr>
          <w:ilvl w:val="0"/>
          <w:numId w:val="32"/>
        </w:numPr>
        <w:jc w:val="left"/>
        <w:rPr>
          <w:sz w:val="24"/>
          <w:szCs w:val="10"/>
        </w:rPr>
      </w:pPr>
      <w:r w:rsidRPr="00291E70">
        <w:rPr>
          <w:sz w:val="24"/>
          <w:szCs w:val="10"/>
        </w:rPr>
        <w:t>you are the very product and the identity of what God has breathed over your very life. </w:t>
      </w:r>
    </w:p>
    <w:p w14:paraId="2C6220CD" w14:textId="77777777" w:rsidR="00291E70" w:rsidRDefault="00291E70" w:rsidP="00291E70">
      <w:pPr>
        <w:pStyle w:val="ListParagraph"/>
        <w:numPr>
          <w:ilvl w:val="0"/>
          <w:numId w:val="32"/>
        </w:numPr>
        <w:jc w:val="left"/>
        <w:rPr>
          <w:sz w:val="24"/>
          <w:szCs w:val="10"/>
        </w:rPr>
      </w:pPr>
      <w:r w:rsidRPr="00291E70">
        <w:rPr>
          <w:sz w:val="24"/>
          <w:szCs w:val="10"/>
        </w:rPr>
        <w:t xml:space="preserve">That defines you. </w:t>
      </w:r>
    </w:p>
    <w:p w14:paraId="2294230A" w14:textId="2810ED08" w:rsidR="00291E70" w:rsidRDefault="00291E70" w:rsidP="00291E70">
      <w:pPr>
        <w:pStyle w:val="ListParagraph"/>
        <w:numPr>
          <w:ilvl w:val="0"/>
          <w:numId w:val="32"/>
        </w:numPr>
        <w:jc w:val="left"/>
        <w:rPr>
          <w:sz w:val="24"/>
          <w:szCs w:val="10"/>
        </w:rPr>
      </w:pPr>
      <w:r w:rsidRPr="00291E70">
        <w:rPr>
          <w:sz w:val="24"/>
          <w:szCs w:val="10"/>
        </w:rPr>
        <w:t>That's incredible. </w:t>
      </w:r>
    </w:p>
    <w:p w14:paraId="58AE24EB" w14:textId="5DDA8102" w:rsidR="00291E70" w:rsidRPr="00291E70" w:rsidRDefault="00291E70" w:rsidP="00291E70">
      <w:pPr>
        <w:pStyle w:val="ListParagraph"/>
        <w:numPr>
          <w:ilvl w:val="0"/>
          <w:numId w:val="32"/>
        </w:numPr>
        <w:jc w:val="left"/>
        <w:rPr>
          <w:sz w:val="24"/>
          <w:szCs w:val="10"/>
        </w:rPr>
      </w:pPr>
      <w:r w:rsidRPr="00291E70">
        <w:rPr>
          <w:sz w:val="24"/>
          <w:szCs w:val="10"/>
        </w:rPr>
        <w:t>You see, Satan tries so hard to get us to personalize our sin, doesn't he? </w:t>
      </w:r>
    </w:p>
    <w:p w14:paraId="2BCB34F3" w14:textId="77777777" w:rsidR="00291E70" w:rsidRPr="00291E70" w:rsidRDefault="00291E70" w:rsidP="00291E70">
      <w:pPr>
        <w:numPr>
          <w:ilvl w:val="0"/>
          <w:numId w:val="32"/>
        </w:numPr>
        <w:jc w:val="left"/>
        <w:rPr>
          <w:sz w:val="24"/>
          <w:szCs w:val="10"/>
        </w:rPr>
      </w:pPr>
      <w:r w:rsidRPr="00291E70">
        <w:rPr>
          <w:sz w:val="24"/>
          <w:szCs w:val="10"/>
        </w:rPr>
        <w:t>He tries to get us in a mindset where the things that we've done become who we see ourselves to be.</w:t>
      </w:r>
    </w:p>
    <w:p w14:paraId="2DBB1623" w14:textId="77777777" w:rsidR="00291E70" w:rsidRPr="00291E70" w:rsidRDefault="00291E70" w:rsidP="00291E70">
      <w:pPr>
        <w:numPr>
          <w:ilvl w:val="0"/>
          <w:numId w:val="32"/>
        </w:numPr>
        <w:jc w:val="left"/>
        <w:rPr>
          <w:sz w:val="24"/>
          <w:szCs w:val="10"/>
        </w:rPr>
      </w:pPr>
      <w:r w:rsidRPr="00291E70">
        <w:rPr>
          <w:sz w:val="24"/>
          <w:szCs w:val="10"/>
        </w:rPr>
        <w:t>I have told an untruth - nope, Satan says you are a liar</w:t>
      </w:r>
    </w:p>
    <w:p w14:paraId="7D4CF79B" w14:textId="77777777" w:rsidR="00291E70" w:rsidRPr="00291E70" w:rsidRDefault="00291E70" w:rsidP="00291E70">
      <w:pPr>
        <w:numPr>
          <w:ilvl w:val="0"/>
          <w:numId w:val="32"/>
        </w:numPr>
        <w:jc w:val="left"/>
        <w:rPr>
          <w:sz w:val="24"/>
          <w:szCs w:val="10"/>
        </w:rPr>
      </w:pPr>
      <w:r w:rsidRPr="00291E70">
        <w:rPr>
          <w:sz w:val="24"/>
          <w:szCs w:val="10"/>
        </w:rPr>
        <w:lastRenderedPageBreak/>
        <w:t>you spin every sin to define who you are</w:t>
      </w:r>
    </w:p>
    <w:p w14:paraId="0CC3ECAC" w14:textId="77777777" w:rsidR="00291E70" w:rsidRPr="00291E70" w:rsidRDefault="00291E70" w:rsidP="00291E70">
      <w:pPr>
        <w:numPr>
          <w:ilvl w:val="0"/>
          <w:numId w:val="32"/>
        </w:numPr>
        <w:jc w:val="left"/>
        <w:rPr>
          <w:sz w:val="24"/>
          <w:szCs w:val="10"/>
        </w:rPr>
      </w:pPr>
      <w:r w:rsidRPr="00291E70">
        <w:rPr>
          <w:sz w:val="24"/>
          <w:szCs w:val="10"/>
        </w:rPr>
        <w:t>I'm a gossiper, I'm a glutton, I'm a cheat</w:t>
      </w:r>
    </w:p>
    <w:p w14:paraId="1B1BE60F" w14:textId="77777777" w:rsidR="00291E70" w:rsidRDefault="00291E70" w:rsidP="00291E70">
      <w:pPr>
        <w:jc w:val="left"/>
        <w:rPr>
          <w:b/>
          <w:bCs/>
          <w:sz w:val="24"/>
          <w:szCs w:val="10"/>
          <w:u w:val="single"/>
        </w:rPr>
      </w:pPr>
    </w:p>
    <w:p w14:paraId="535B4399" w14:textId="4B912A98" w:rsidR="00291E70" w:rsidRPr="00291E70" w:rsidRDefault="00291E70" w:rsidP="00291E70">
      <w:pPr>
        <w:jc w:val="left"/>
        <w:rPr>
          <w:sz w:val="24"/>
          <w:szCs w:val="10"/>
        </w:rPr>
      </w:pPr>
      <w:r w:rsidRPr="00291E70">
        <w:rPr>
          <w:b/>
          <w:bCs/>
          <w:sz w:val="24"/>
          <w:szCs w:val="10"/>
          <w:u w:val="single"/>
        </w:rPr>
        <w:t>Sin is an event; it is never, ever a person ever.</w:t>
      </w:r>
    </w:p>
    <w:p w14:paraId="238D7248" w14:textId="77777777" w:rsidR="00291E70" w:rsidRDefault="00291E70" w:rsidP="00291E70">
      <w:pPr>
        <w:jc w:val="left"/>
        <w:rPr>
          <w:sz w:val="24"/>
          <w:szCs w:val="10"/>
        </w:rPr>
      </w:pPr>
    </w:p>
    <w:p w14:paraId="6F3D1880" w14:textId="185582F3" w:rsidR="00291E70" w:rsidRPr="00291E70" w:rsidRDefault="00291E70" w:rsidP="00291E70">
      <w:pPr>
        <w:jc w:val="left"/>
        <w:rPr>
          <w:sz w:val="24"/>
          <w:szCs w:val="10"/>
        </w:rPr>
      </w:pPr>
      <w:r w:rsidRPr="00291E70">
        <w:rPr>
          <w:sz w:val="24"/>
          <w:szCs w:val="10"/>
        </w:rPr>
        <w:t>Alright, so let's start with the bad news, you don't know Jesus. </w:t>
      </w:r>
    </w:p>
    <w:p w14:paraId="15E1D120" w14:textId="77777777" w:rsidR="00291E70" w:rsidRPr="00291E70" w:rsidRDefault="00291E70" w:rsidP="00291E70">
      <w:pPr>
        <w:numPr>
          <w:ilvl w:val="0"/>
          <w:numId w:val="33"/>
        </w:numPr>
        <w:jc w:val="left"/>
        <w:rPr>
          <w:sz w:val="24"/>
          <w:szCs w:val="10"/>
        </w:rPr>
      </w:pPr>
      <w:r w:rsidRPr="00291E70">
        <w:rPr>
          <w:sz w:val="24"/>
          <w:szCs w:val="10"/>
        </w:rPr>
        <w:t>You don't know if He even knows you. </w:t>
      </w:r>
    </w:p>
    <w:p w14:paraId="13207E63" w14:textId="77777777" w:rsidR="00291E70" w:rsidRPr="00291E70" w:rsidRDefault="00291E70" w:rsidP="00291E70">
      <w:pPr>
        <w:numPr>
          <w:ilvl w:val="0"/>
          <w:numId w:val="33"/>
        </w:numPr>
        <w:jc w:val="left"/>
        <w:rPr>
          <w:sz w:val="24"/>
          <w:szCs w:val="10"/>
        </w:rPr>
      </w:pPr>
      <w:r w:rsidRPr="00291E70">
        <w:rPr>
          <w:sz w:val="24"/>
          <w:szCs w:val="10"/>
        </w:rPr>
        <w:t>Maybe you're just kicking the tires of this whole God-faith thing today, </w:t>
      </w:r>
    </w:p>
    <w:p w14:paraId="609D538F" w14:textId="77777777" w:rsidR="00291E70" w:rsidRPr="00291E70" w:rsidRDefault="00291E70" w:rsidP="00291E70">
      <w:pPr>
        <w:numPr>
          <w:ilvl w:val="0"/>
          <w:numId w:val="33"/>
        </w:numPr>
        <w:jc w:val="left"/>
        <w:rPr>
          <w:sz w:val="24"/>
          <w:szCs w:val="10"/>
        </w:rPr>
      </w:pPr>
      <w:r w:rsidRPr="00291E70">
        <w:rPr>
          <w:sz w:val="24"/>
          <w:szCs w:val="10"/>
        </w:rPr>
        <w:t>but you're pretty confident that you are not a follower of Christ. </w:t>
      </w:r>
    </w:p>
    <w:p w14:paraId="0E9B8C9D" w14:textId="77777777" w:rsidR="00291E70" w:rsidRPr="00291E70" w:rsidRDefault="00291E70" w:rsidP="00291E70">
      <w:pPr>
        <w:numPr>
          <w:ilvl w:val="0"/>
          <w:numId w:val="33"/>
        </w:numPr>
        <w:jc w:val="left"/>
        <w:rPr>
          <w:sz w:val="24"/>
          <w:szCs w:val="10"/>
        </w:rPr>
      </w:pPr>
      <w:r w:rsidRPr="00291E70">
        <w:rPr>
          <w:sz w:val="24"/>
          <w:szCs w:val="10"/>
        </w:rPr>
        <w:t>The bad news is that you are defined by your sin, you are; because see, outside of the cross of Christ we have nothing to hope for. </w:t>
      </w:r>
    </w:p>
    <w:p w14:paraId="006E1996" w14:textId="77777777" w:rsidR="00291E70" w:rsidRPr="00291E70" w:rsidRDefault="00291E70" w:rsidP="00291E70">
      <w:pPr>
        <w:numPr>
          <w:ilvl w:val="0"/>
          <w:numId w:val="33"/>
        </w:numPr>
        <w:jc w:val="left"/>
        <w:rPr>
          <w:sz w:val="24"/>
          <w:szCs w:val="10"/>
        </w:rPr>
      </w:pPr>
      <w:r w:rsidRPr="00291E70">
        <w:rPr>
          <w:sz w:val="24"/>
          <w:szCs w:val="10"/>
        </w:rPr>
        <w:t>We are literally a prisoner of sin the Bible says. </w:t>
      </w:r>
    </w:p>
    <w:p w14:paraId="1AD84BF6" w14:textId="77777777" w:rsidR="00291E70" w:rsidRPr="00291E70" w:rsidRDefault="00291E70" w:rsidP="00291E70">
      <w:pPr>
        <w:numPr>
          <w:ilvl w:val="0"/>
          <w:numId w:val="33"/>
        </w:numPr>
        <w:jc w:val="left"/>
        <w:rPr>
          <w:sz w:val="24"/>
          <w:szCs w:val="10"/>
        </w:rPr>
      </w:pPr>
      <w:r w:rsidRPr="00291E70">
        <w:rPr>
          <w:sz w:val="24"/>
          <w:szCs w:val="10"/>
        </w:rPr>
        <w:t>And it does in fact define you. </w:t>
      </w:r>
    </w:p>
    <w:p w14:paraId="76E6E63F" w14:textId="77777777" w:rsidR="00291E70" w:rsidRPr="00291E70" w:rsidRDefault="00291E70" w:rsidP="00291E70">
      <w:pPr>
        <w:numPr>
          <w:ilvl w:val="0"/>
          <w:numId w:val="33"/>
        </w:numPr>
        <w:jc w:val="left"/>
        <w:rPr>
          <w:sz w:val="24"/>
          <w:szCs w:val="10"/>
        </w:rPr>
      </w:pPr>
      <w:r w:rsidRPr="00291E70">
        <w:rPr>
          <w:sz w:val="24"/>
          <w:szCs w:val="10"/>
        </w:rPr>
        <w:t>But there are some of you listening to this message today who are going to experience the voice of God kind of speaking into your heart, </w:t>
      </w:r>
    </w:p>
    <w:p w14:paraId="131BE7FA" w14:textId="77777777" w:rsidR="00291E70" w:rsidRPr="00291E70" w:rsidRDefault="00291E70" w:rsidP="00291E70">
      <w:pPr>
        <w:numPr>
          <w:ilvl w:val="0"/>
          <w:numId w:val="33"/>
        </w:numPr>
        <w:jc w:val="left"/>
        <w:rPr>
          <w:sz w:val="24"/>
          <w:szCs w:val="10"/>
        </w:rPr>
      </w:pPr>
      <w:r w:rsidRPr="00291E70">
        <w:rPr>
          <w:sz w:val="24"/>
          <w:szCs w:val="10"/>
        </w:rPr>
        <w:t>you know your heart starts racing and you know that you have not been in a relationship and He's going to call you back, </w:t>
      </w:r>
    </w:p>
    <w:p w14:paraId="309F1F0A" w14:textId="77777777" w:rsidR="00291E70" w:rsidRPr="00291E70" w:rsidRDefault="00291E70" w:rsidP="00291E70">
      <w:pPr>
        <w:numPr>
          <w:ilvl w:val="0"/>
          <w:numId w:val="33"/>
        </w:numPr>
        <w:jc w:val="left"/>
        <w:rPr>
          <w:sz w:val="24"/>
          <w:szCs w:val="10"/>
        </w:rPr>
      </w:pPr>
      <w:r w:rsidRPr="00291E70">
        <w:rPr>
          <w:sz w:val="24"/>
          <w:szCs w:val="10"/>
        </w:rPr>
        <w:t>and that anyone today, as you put your faith in Christ for the first time, </w:t>
      </w:r>
    </w:p>
    <w:p w14:paraId="63768578" w14:textId="77777777" w:rsidR="00291E70" w:rsidRPr="00291E70" w:rsidRDefault="00291E70" w:rsidP="00291E70">
      <w:pPr>
        <w:numPr>
          <w:ilvl w:val="0"/>
          <w:numId w:val="33"/>
        </w:numPr>
        <w:jc w:val="left"/>
        <w:rPr>
          <w:sz w:val="24"/>
          <w:szCs w:val="10"/>
        </w:rPr>
      </w:pPr>
      <w:r w:rsidRPr="00291E70">
        <w:rPr>
          <w:sz w:val="24"/>
          <w:szCs w:val="10"/>
        </w:rPr>
        <w:t>Anyone who belongs to Christ has become a new person and the old life is gone and behold, </w:t>
      </w:r>
    </w:p>
    <w:p w14:paraId="54EB2755" w14:textId="77777777" w:rsidR="00291E70" w:rsidRPr="00291E70" w:rsidRDefault="00291E70" w:rsidP="00291E70">
      <w:pPr>
        <w:numPr>
          <w:ilvl w:val="0"/>
          <w:numId w:val="33"/>
        </w:numPr>
        <w:jc w:val="left"/>
        <w:rPr>
          <w:sz w:val="24"/>
          <w:szCs w:val="10"/>
        </w:rPr>
      </w:pPr>
      <w:r w:rsidRPr="00291E70">
        <w:rPr>
          <w:sz w:val="24"/>
          <w:szCs w:val="10"/>
        </w:rPr>
        <w:t>all things have been made new. </w:t>
      </w:r>
    </w:p>
    <w:p w14:paraId="5C50C071" w14:textId="77777777" w:rsidR="00291E70" w:rsidRPr="00291E70" w:rsidRDefault="00291E70" w:rsidP="00291E70">
      <w:pPr>
        <w:numPr>
          <w:ilvl w:val="0"/>
          <w:numId w:val="33"/>
        </w:numPr>
        <w:jc w:val="left"/>
        <w:rPr>
          <w:sz w:val="24"/>
          <w:szCs w:val="10"/>
        </w:rPr>
      </w:pPr>
      <w:r w:rsidRPr="00291E70">
        <w:rPr>
          <w:sz w:val="24"/>
          <w:szCs w:val="10"/>
        </w:rPr>
        <w:t>A new life has begun.</w:t>
      </w:r>
      <w:r w:rsidRPr="00291E70">
        <w:rPr>
          <w:sz w:val="24"/>
          <w:szCs w:val="10"/>
        </w:rPr>
        <w:br/>
      </w:r>
    </w:p>
    <w:p w14:paraId="3DDC7634" w14:textId="77777777" w:rsidR="00291E70" w:rsidRPr="00291E70" w:rsidRDefault="00291E70" w:rsidP="00291E70">
      <w:pPr>
        <w:jc w:val="left"/>
        <w:rPr>
          <w:sz w:val="24"/>
          <w:szCs w:val="10"/>
        </w:rPr>
      </w:pPr>
      <w:r w:rsidRPr="00291E70">
        <w:rPr>
          <w:sz w:val="24"/>
          <w:szCs w:val="10"/>
        </w:rPr>
        <w:t>Our biggest sin is never, ever too big for God's grace. Also, we are not who others, or Satan says we are. We are who God says we are.</w:t>
      </w:r>
      <w:r w:rsidRPr="00291E70">
        <w:rPr>
          <w:sz w:val="24"/>
          <w:szCs w:val="10"/>
        </w:rPr>
        <w:br/>
      </w:r>
    </w:p>
    <w:p w14:paraId="4DAF70BF" w14:textId="77777777" w:rsidR="00291E70" w:rsidRPr="00291E70" w:rsidRDefault="00291E70" w:rsidP="00291E70">
      <w:pPr>
        <w:jc w:val="left"/>
        <w:rPr>
          <w:sz w:val="24"/>
          <w:szCs w:val="10"/>
        </w:rPr>
      </w:pPr>
      <w:r w:rsidRPr="00291E70">
        <w:rPr>
          <w:sz w:val="24"/>
          <w:szCs w:val="10"/>
        </w:rPr>
        <w:t>The third thing I pray you'll internalize today is this: </w:t>
      </w:r>
    </w:p>
    <w:p w14:paraId="36A7FAF1" w14:textId="0465EB02" w:rsidR="00291E70" w:rsidRPr="00291E70" w:rsidRDefault="00291E70" w:rsidP="00291E70">
      <w:pPr>
        <w:jc w:val="left"/>
        <w:rPr>
          <w:sz w:val="24"/>
          <w:szCs w:val="10"/>
        </w:rPr>
      </w:pPr>
      <w:r w:rsidRPr="00291E70">
        <w:rPr>
          <w:sz w:val="24"/>
          <w:szCs w:val="10"/>
        </w:rPr>
        <w:br/>
      </w:r>
      <w:r w:rsidRPr="00291E70">
        <w:rPr>
          <w:b/>
          <w:bCs/>
          <w:sz w:val="24"/>
          <w:szCs w:val="10"/>
        </w:rPr>
        <w:t>3. We cannot change </w:t>
      </w:r>
      <w:r w:rsidRPr="00291E70">
        <w:rPr>
          <w:b/>
          <w:bCs/>
          <w:sz w:val="24"/>
          <w:szCs w:val="10"/>
          <w:u w:val="single"/>
        </w:rPr>
        <w:t>our past</w:t>
      </w:r>
      <w:r w:rsidRPr="00291E70">
        <w:rPr>
          <w:b/>
          <w:bCs/>
          <w:sz w:val="24"/>
          <w:szCs w:val="10"/>
        </w:rPr>
        <w:t>, but Christ can change </w:t>
      </w:r>
      <w:r w:rsidRPr="00291E70">
        <w:rPr>
          <w:b/>
          <w:bCs/>
          <w:sz w:val="24"/>
          <w:szCs w:val="10"/>
          <w:u w:val="single"/>
        </w:rPr>
        <w:t>our future</w:t>
      </w:r>
      <w:r w:rsidRPr="00291E70">
        <w:rPr>
          <w:b/>
          <w:bCs/>
          <w:sz w:val="24"/>
          <w:szCs w:val="10"/>
        </w:rPr>
        <w:t>.</w:t>
      </w:r>
      <w:r w:rsidRPr="00291E70">
        <w:rPr>
          <w:sz w:val="24"/>
          <w:szCs w:val="10"/>
        </w:rPr>
        <w:t> </w:t>
      </w:r>
    </w:p>
    <w:p w14:paraId="6552B096" w14:textId="77777777" w:rsidR="00291E70" w:rsidRPr="00291E70" w:rsidRDefault="00291E70" w:rsidP="00291E70">
      <w:pPr>
        <w:jc w:val="left"/>
        <w:rPr>
          <w:sz w:val="24"/>
          <w:szCs w:val="10"/>
        </w:rPr>
      </w:pPr>
    </w:p>
    <w:p w14:paraId="304D5DCF" w14:textId="77777777" w:rsidR="00291E70" w:rsidRPr="00291E70" w:rsidRDefault="00291E70" w:rsidP="00291E70">
      <w:pPr>
        <w:jc w:val="left"/>
        <w:rPr>
          <w:sz w:val="24"/>
          <w:szCs w:val="10"/>
        </w:rPr>
      </w:pPr>
      <w:r w:rsidRPr="00291E70">
        <w:rPr>
          <w:sz w:val="24"/>
          <w:szCs w:val="10"/>
          <w:vertAlign w:val="superscript"/>
        </w:rPr>
        <w:t> </w:t>
      </w:r>
      <w:r w:rsidRPr="00291E70">
        <w:rPr>
          <w:sz w:val="24"/>
          <w:szCs w:val="10"/>
        </w:rPr>
        <w:t>I don’t mean to say that I have already achieved these things or that I have already reached perfection. But I press on to possess that perfection for which Christ Jesus first possessed me. No, dear brothers and sisters, I have not achieved it, but I focus on this one thing: Forgetting the past and looking forward to what lies ahead, I press on to reach the end of the race and receive the heavenly prize for which God, through Christ Jesus, is calling us. Philippians 3:12-14 (NLT)</w:t>
      </w:r>
    </w:p>
    <w:p w14:paraId="20116AE4" w14:textId="77777777" w:rsidR="00291E70" w:rsidRDefault="00291E70" w:rsidP="00291E70">
      <w:pPr>
        <w:jc w:val="left"/>
        <w:rPr>
          <w:sz w:val="24"/>
          <w:szCs w:val="10"/>
        </w:rPr>
      </w:pPr>
    </w:p>
    <w:p w14:paraId="23149695" w14:textId="6418A226" w:rsidR="00291E70" w:rsidRPr="00291E70" w:rsidRDefault="00291E70" w:rsidP="00291E70">
      <w:pPr>
        <w:jc w:val="left"/>
        <w:rPr>
          <w:sz w:val="24"/>
          <w:szCs w:val="10"/>
        </w:rPr>
      </w:pPr>
      <w:r w:rsidRPr="00291E70">
        <w:rPr>
          <w:sz w:val="24"/>
          <w:szCs w:val="10"/>
        </w:rPr>
        <w:t>I will say, "Salvation comes from the LORD." Jonah 2:9</w:t>
      </w:r>
    </w:p>
    <w:p w14:paraId="11E420C6" w14:textId="77777777" w:rsidR="00291E70" w:rsidRDefault="00291E70" w:rsidP="00291E70">
      <w:pPr>
        <w:jc w:val="left"/>
        <w:rPr>
          <w:sz w:val="24"/>
          <w:szCs w:val="10"/>
        </w:rPr>
      </w:pPr>
    </w:p>
    <w:p w14:paraId="67E1976F" w14:textId="573E738F" w:rsidR="00291E70" w:rsidRPr="00291E70" w:rsidRDefault="00291E70" w:rsidP="00291E70">
      <w:pPr>
        <w:jc w:val="left"/>
        <w:rPr>
          <w:sz w:val="24"/>
          <w:szCs w:val="10"/>
        </w:rPr>
      </w:pPr>
      <w:r w:rsidRPr="00291E70">
        <w:rPr>
          <w:sz w:val="24"/>
          <w:szCs w:val="10"/>
        </w:rPr>
        <w:t>You said something you shouldn't have said, </w:t>
      </w:r>
    </w:p>
    <w:p w14:paraId="547B7E33" w14:textId="77777777" w:rsidR="00291E70" w:rsidRPr="00291E70" w:rsidRDefault="00291E70" w:rsidP="00291E70">
      <w:pPr>
        <w:numPr>
          <w:ilvl w:val="0"/>
          <w:numId w:val="34"/>
        </w:numPr>
        <w:jc w:val="left"/>
        <w:rPr>
          <w:sz w:val="24"/>
          <w:szCs w:val="10"/>
        </w:rPr>
      </w:pPr>
      <w:r w:rsidRPr="00291E70">
        <w:rPr>
          <w:sz w:val="24"/>
          <w:szCs w:val="10"/>
        </w:rPr>
        <w:t>you did something you shouldn't have done; </w:t>
      </w:r>
    </w:p>
    <w:p w14:paraId="20A5548E" w14:textId="77777777" w:rsidR="00291E70" w:rsidRPr="00291E70" w:rsidRDefault="00291E70" w:rsidP="00291E70">
      <w:pPr>
        <w:numPr>
          <w:ilvl w:val="0"/>
          <w:numId w:val="34"/>
        </w:numPr>
        <w:jc w:val="left"/>
        <w:rPr>
          <w:sz w:val="24"/>
          <w:szCs w:val="10"/>
        </w:rPr>
      </w:pPr>
      <w:r w:rsidRPr="00291E70">
        <w:rPr>
          <w:sz w:val="24"/>
          <w:szCs w:val="10"/>
        </w:rPr>
        <w:t>you can't change it, </w:t>
      </w:r>
    </w:p>
    <w:p w14:paraId="01A97FE4" w14:textId="77777777" w:rsidR="00291E70" w:rsidRPr="00291E70" w:rsidRDefault="00291E70" w:rsidP="00291E70">
      <w:pPr>
        <w:numPr>
          <w:ilvl w:val="0"/>
          <w:numId w:val="34"/>
        </w:numPr>
        <w:jc w:val="left"/>
        <w:rPr>
          <w:sz w:val="24"/>
          <w:szCs w:val="10"/>
        </w:rPr>
      </w:pPr>
      <w:r w:rsidRPr="00291E70">
        <w:rPr>
          <w:sz w:val="24"/>
          <w:szCs w:val="10"/>
        </w:rPr>
        <w:t>but I'm telling you, moving forward, the power of Christ can be with you. </w:t>
      </w:r>
    </w:p>
    <w:p w14:paraId="5E9BF90F" w14:textId="77777777" w:rsidR="00291E70" w:rsidRPr="00291E70" w:rsidRDefault="00291E70" w:rsidP="00291E70">
      <w:pPr>
        <w:numPr>
          <w:ilvl w:val="0"/>
          <w:numId w:val="34"/>
        </w:numPr>
        <w:jc w:val="left"/>
        <w:rPr>
          <w:sz w:val="24"/>
          <w:szCs w:val="10"/>
        </w:rPr>
      </w:pPr>
      <w:r w:rsidRPr="00291E70">
        <w:rPr>
          <w:sz w:val="24"/>
          <w:szCs w:val="10"/>
        </w:rPr>
        <w:t>Never ever forget... </w:t>
      </w:r>
    </w:p>
    <w:p w14:paraId="20AEAD3D" w14:textId="77CA0E03" w:rsidR="00291E70" w:rsidRPr="00291E70" w:rsidRDefault="00291E70" w:rsidP="00291E70">
      <w:pPr>
        <w:numPr>
          <w:ilvl w:val="0"/>
          <w:numId w:val="34"/>
        </w:numPr>
        <w:jc w:val="left"/>
        <w:rPr>
          <w:sz w:val="24"/>
          <w:szCs w:val="10"/>
        </w:rPr>
      </w:pPr>
      <w:r w:rsidRPr="00291E70">
        <w:rPr>
          <w:sz w:val="24"/>
          <w:szCs w:val="10"/>
        </w:rPr>
        <w:t>every single saint has a past and every single sinner and that's you and that's me, has a future through the power of the risen Christ. </w:t>
      </w:r>
    </w:p>
    <w:p w14:paraId="6838B49B" w14:textId="77777777" w:rsidR="00291E70" w:rsidRPr="00291E70" w:rsidRDefault="00291E70" w:rsidP="00291E70">
      <w:pPr>
        <w:numPr>
          <w:ilvl w:val="0"/>
          <w:numId w:val="34"/>
        </w:numPr>
        <w:jc w:val="left"/>
        <w:rPr>
          <w:sz w:val="24"/>
          <w:szCs w:val="10"/>
        </w:rPr>
      </w:pPr>
      <w:r w:rsidRPr="00291E70">
        <w:rPr>
          <w:sz w:val="24"/>
          <w:szCs w:val="10"/>
        </w:rPr>
        <w:t>Just do this, whenever your spiritual enemy tries to remind you of your past, </w:t>
      </w:r>
    </w:p>
    <w:p w14:paraId="62758808" w14:textId="77777777" w:rsidR="00291E70" w:rsidRPr="00291E70" w:rsidRDefault="00291E70" w:rsidP="00291E70">
      <w:pPr>
        <w:numPr>
          <w:ilvl w:val="0"/>
          <w:numId w:val="34"/>
        </w:numPr>
        <w:jc w:val="left"/>
        <w:rPr>
          <w:sz w:val="24"/>
          <w:szCs w:val="10"/>
        </w:rPr>
      </w:pPr>
      <w:r w:rsidRPr="00291E70">
        <w:rPr>
          <w:sz w:val="24"/>
          <w:szCs w:val="10"/>
        </w:rPr>
        <w:t>Satan says your this and your that and tries to bring up your past, </w:t>
      </w:r>
    </w:p>
    <w:p w14:paraId="51F0800F" w14:textId="77777777" w:rsidR="00291E70" w:rsidRPr="00291E70" w:rsidRDefault="00291E70" w:rsidP="00291E70">
      <w:pPr>
        <w:numPr>
          <w:ilvl w:val="0"/>
          <w:numId w:val="34"/>
        </w:numPr>
        <w:jc w:val="left"/>
        <w:rPr>
          <w:sz w:val="24"/>
          <w:szCs w:val="10"/>
        </w:rPr>
      </w:pPr>
      <w:r w:rsidRPr="00291E70">
        <w:rPr>
          <w:sz w:val="24"/>
          <w:szCs w:val="10"/>
        </w:rPr>
        <w:t>you just remind him of his future! </w:t>
      </w:r>
    </w:p>
    <w:p w14:paraId="126DA189" w14:textId="77777777" w:rsidR="00291E70" w:rsidRPr="00291E70" w:rsidRDefault="00291E70" w:rsidP="00291E70">
      <w:pPr>
        <w:numPr>
          <w:ilvl w:val="0"/>
          <w:numId w:val="34"/>
        </w:numPr>
        <w:jc w:val="left"/>
        <w:rPr>
          <w:sz w:val="24"/>
          <w:szCs w:val="10"/>
        </w:rPr>
      </w:pPr>
      <w:r w:rsidRPr="00291E70">
        <w:rPr>
          <w:sz w:val="24"/>
          <w:szCs w:val="10"/>
        </w:rPr>
        <w:t>You just tell him, You're nothing, you've been defeated by Christ, </w:t>
      </w:r>
    </w:p>
    <w:p w14:paraId="12DAAF55" w14:textId="77777777" w:rsidR="00291E70" w:rsidRPr="00291E70" w:rsidRDefault="00291E70" w:rsidP="00291E70">
      <w:pPr>
        <w:numPr>
          <w:ilvl w:val="0"/>
          <w:numId w:val="34"/>
        </w:numPr>
        <w:jc w:val="left"/>
        <w:rPr>
          <w:sz w:val="24"/>
          <w:szCs w:val="10"/>
        </w:rPr>
      </w:pPr>
      <w:r w:rsidRPr="00291E70">
        <w:rPr>
          <w:sz w:val="24"/>
          <w:szCs w:val="10"/>
        </w:rPr>
        <w:t>the risen Christ lives inside of me </w:t>
      </w:r>
    </w:p>
    <w:p w14:paraId="6A8509F2" w14:textId="77777777" w:rsidR="00291E70" w:rsidRPr="00291E70" w:rsidRDefault="00291E70" w:rsidP="00291E70">
      <w:pPr>
        <w:numPr>
          <w:ilvl w:val="0"/>
          <w:numId w:val="34"/>
        </w:numPr>
        <w:jc w:val="left"/>
        <w:rPr>
          <w:sz w:val="24"/>
          <w:szCs w:val="10"/>
        </w:rPr>
      </w:pPr>
      <w:r w:rsidRPr="00291E70">
        <w:rPr>
          <w:sz w:val="24"/>
          <w:szCs w:val="10"/>
        </w:rPr>
        <w:lastRenderedPageBreak/>
        <w:t>and greater is the one who lives in me than the one who lives in this world. </w:t>
      </w:r>
    </w:p>
    <w:p w14:paraId="0CDB805A" w14:textId="77777777" w:rsidR="00291E70" w:rsidRPr="00291E70" w:rsidRDefault="00291E70" w:rsidP="00291E70">
      <w:pPr>
        <w:numPr>
          <w:ilvl w:val="0"/>
          <w:numId w:val="34"/>
        </w:numPr>
        <w:jc w:val="left"/>
        <w:rPr>
          <w:sz w:val="24"/>
          <w:szCs w:val="10"/>
        </w:rPr>
      </w:pPr>
      <w:r w:rsidRPr="00291E70">
        <w:rPr>
          <w:sz w:val="24"/>
          <w:szCs w:val="10"/>
        </w:rPr>
        <w:t>I can't change what happened, it's gone, it's over; </w:t>
      </w:r>
    </w:p>
    <w:p w14:paraId="5BD7C4B3" w14:textId="77777777" w:rsidR="00291E70" w:rsidRPr="00291E70" w:rsidRDefault="00291E70" w:rsidP="00291E70">
      <w:pPr>
        <w:numPr>
          <w:ilvl w:val="0"/>
          <w:numId w:val="34"/>
        </w:numPr>
        <w:jc w:val="left"/>
        <w:rPr>
          <w:sz w:val="24"/>
          <w:szCs w:val="10"/>
        </w:rPr>
      </w:pPr>
      <w:r w:rsidRPr="00291E70">
        <w:rPr>
          <w:sz w:val="24"/>
          <w:szCs w:val="10"/>
        </w:rPr>
        <w:t>but I'm telling you, we serve a good God with whom all things are possible </w:t>
      </w:r>
    </w:p>
    <w:p w14:paraId="7FA1F638" w14:textId="77777777" w:rsidR="00291E70" w:rsidRPr="00291E70" w:rsidRDefault="00291E70" w:rsidP="00291E70">
      <w:pPr>
        <w:numPr>
          <w:ilvl w:val="0"/>
          <w:numId w:val="34"/>
        </w:numPr>
        <w:jc w:val="left"/>
        <w:rPr>
          <w:sz w:val="24"/>
          <w:szCs w:val="10"/>
        </w:rPr>
      </w:pPr>
      <w:r w:rsidRPr="00291E70">
        <w:rPr>
          <w:sz w:val="24"/>
          <w:szCs w:val="10"/>
        </w:rPr>
        <w:t>and He's working in all things, even the bad things, to bring about good to those who love Him and are called according to His purpose. </w:t>
      </w:r>
    </w:p>
    <w:p w14:paraId="1B388649" w14:textId="77777777" w:rsidR="00291E70" w:rsidRDefault="00291E70" w:rsidP="00291E70">
      <w:pPr>
        <w:jc w:val="left"/>
        <w:rPr>
          <w:sz w:val="24"/>
          <w:szCs w:val="10"/>
        </w:rPr>
      </w:pPr>
    </w:p>
    <w:p w14:paraId="036FB177" w14:textId="1D88913D" w:rsidR="00291E70" w:rsidRPr="00291E70" w:rsidRDefault="00291E70" w:rsidP="00291E70">
      <w:pPr>
        <w:jc w:val="left"/>
        <w:rPr>
          <w:sz w:val="24"/>
          <w:szCs w:val="10"/>
        </w:rPr>
      </w:pPr>
      <w:r w:rsidRPr="00291E70">
        <w:rPr>
          <w:sz w:val="24"/>
          <w:szCs w:val="10"/>
        </w:rPr>
        <w:t>Paul reminds us to forget the past and press on towards what is ahead.</w:t>
      </w:r>
    </w:p>
    <w:p w14:paraId="0DCB2174" w14:textId="77777777" w:rsidR="00291E70" w:rsidRDefault="00291E70" w:rsidP="00291E70">
      <w:pPr>
        <w:jc w:val="left"/>
        <w:rPr>
          <w:sz w:val="24"/>
          <w:szCs w:val="10"/>
        </w:rPr>
      </w:pPr>
    </w:p>
    <w:p w14:paraId="6EF7E417" w14:textId="6284700A" w:rsidR="00291E70" w:rsidRPr="00291E70" w:rsidRDefault="00291E70" w:rsidP="00291E70">
      <w:pPr>
        <w:jc w:val="left"/>
        <w:rPr>
          <w:sz w:val="24"/>
          <w:szCs w:val="10"/>
        </w:rPr>
      </w:pPr>
      <w:r w:rsidRPr="00291E70">
        <w:rPr>
          <w:sz w:val="24"/>
          <w:szCs w:val="10"/>
        </w:rPr>
        <w:t>Jonah, you can't change your past, but God still has a future for you.</w:t>
      </w:r>
    </w:p>
    <w:p w14:paraId="36F63999" w14:textId="77777777" w:rsidR="00291E70" w:rsidRPr="00291E70" w:rsidRDefault="00291E70" w:rsidP="00291E70">
      <w:pPr>
        <w:numPr>
          <w:ilvl w:val="0"/>
          <w:numId w:val="35"/>
        </w:numPr>
        <w:jc w:val="left"/>
        <w:rPr>
          <w:sz w:val="24"/>
          <w:szCs w:val="10"/>
        </w:rPr>
      </w:pPr>
      <w:r w:rsidRPr="00291E70">
        <w:rPr>
          <w:sz w:val="24"/>
          <w:szCs w:val="10"/>
        </w:rPr>
        <w:t>Salvation in Hebrew - yeshua transliterated in Greek is Jesus</w:t>
      </w:r>
    </w:p>
    <w:p w14:paraId="1F0C6426" w14:textId="77777777" w:rsidR="00291E70" w:rsidRPr="00291E70" w:rsidRDefault="00291E70" w:rsidP="00291E70">
      <w:pPr>
        <w:numPr>
          <w:ilvl w:val="0"/>
          <w:numId w:val="35"/>
        </w:numPr>
        <w:jc w:val="left"/>
        <w:rPr>
          <w:sz w:val="24"/>
          <w:szCs w:val="10"/>
        </w:rPr>
      </w:pPr>
      <w:r w:rsidRPr="00291E70">
        <w:rPr>
          <w:sz w:val="24"/>
          <w:szCs w:val="10"/>
        </w:rPr>
        <w:t>Salvation comes from God</w:t>
      </w:r>
    </w:p>
    <w:p w14:paraId="00A95D38" w14:textId="77777777" w:rsidR="00291E70" w:rsidRDefault="00291E70" w:rsidP="00D91AC8">
      <w:pPr>
        <w:jc w:val="left"/>
        <w:rPr>
          <w:sz w:val="24"/>
          <w:szCs w:val="10"/>
        </w:rPr>
      </w:pPr>
    </w:p>
    <w:p w14:paraId="5688AEE4" w14:textId="0DFD03B4" w:rsidR="00291E70" w:rsidRPr="002F14AD" w:rsidRDefault="002F14AD" w:rsidP="00D91AC8">
      <w:pPr>
        <w:jc w:val="left"/>
        <w:rPr>
          <w:b/>
          <w:bCs/>
          <w:sz w:val="24"/>
          <w:szCs w:val="10"/>
        </w:rPr>
      </w:pPr>
      <w:r w:rsidRPr="002F14AD">
        <w:rPr>
          <w:b/>
          <w:bCs/>
          <w:sz w:val="24"/>
          <w:szCs w:val="10"/>
        </w:rPr>
        <w:t>F. HOW CAN WE ALL LIVE THIS OUT TOGETHER</w:t>
      </w:r>
      <w:r w:rsidR="00BC3836">
        <w:rPr>
          <w:b/>
          <w:bCs/>
          <w:sz w:val="24"/>
          <w:szCs w:val="10"/>
        </w:rPr>
        <w:t>?</w:t>
      </w:r>
    </w:p>
    <w:p w14:paraId="2FD4001D" w14:textId="77777777" w:rsidR="002F14AD" w:rsidRDefault="002F14AD" w:rsidP="00D91AC8">
      <w:pPr>
        <w:jc w:val="left"/>
        <w:rPr>
          <w:sz w:val="24"/>
          <w:szCs w:val="10"/>
        </w:rPr>
      </w:pPr>
    </w:p>
    <w:p w14:paraId="61EC73F5" w14:textId="029E2990" w:rsidR="002F14AD" w:rsidRDefault="002F14AD" w:rsidP="002F14AD">
      <w:pPr>
        <w:jc w:val="left"/>
        <w:rPr>
          <w:sz w:val="24"/>
          <w:szCs w:val="10"/>
        </w:rPr>
      </w:pPr>
      <w:r w:rsidRPr="002F14AD">
        <w:rPr>
          <w:sz w:val="24"/>
          <w:szCs w:val="10"/>
        </w:rPr>
        <w:t>What our enemy says about our past</w:t>
      </w:r>
      <w:r>
        <w:rPr>
          <w:sz w:val="24"/>
          <w:szCs w:val="10"/>
        </w:rPr>
        <w:t>…</w:t>
      </w:r>
    </w:p>
    <w:p w14:paraId="73E22D36" w14:textId="77777777" w:rsidR="002F14AD" w:rsidRPr="002F14AD" w:rsidRDefault="002F14AD" w:rsidP="002F14AD">
      <w:pPr>
        <w:jc w:val="left"/>
        <w:rPr>
          <w:sz w:val="24"/>
          <w:szCs w:val="10"/>
        </w:rPr>
      </w:pPr>
    </w:p>
    <w:p w14:paraId="472975F7" w14:textId="20235C95" w:rsidR="002F14AD" w:rsidRPr="002F14AD" w:rsidRDefault="002F14AD" w:rsidP="002F14AD">
      <w:pPr>
        <w:jc w:val="left"/>
        <w:rPr>
          <w:sz w:val="24"/>
          <w:szCs w:val="10"/>
        </w:rPr>
      </w:pPr>
      <w:r w:rsidRPr="002F14AD">
        <w:rPr>
          <w:sz w:val="24"/>
          <w:szCs w:val="10"/>
        </w:rPr>
        <w:t>1. You are unforgivable. </w:t>
      </w:r>
    </w:p>
    <w:p w14:paraId="1C9F5727" w14:textId="24B9516E" w:rsidR="002F14AD" w:rsidRPr="002F14AD" w:rsidRDefault="002F14AD" w:rsidP="002F14AD">
      <w:pPr>
        <w:jc w:val="left"/>
        <w:rPr>
          <w:sz w:val="24"/>
          <w:szCs w:val="10"/>
        </w:rPr>
      </w:pPr>
      <w:r w:rsidRPr="002F14AD">
        <w:rPr>
          <w:sz w:val="24"/>
          <w:szCs w:val="10"/>
        </w:rPr>
        <w:t>2. You are unlovable. </w:t>
      </w:r>
    </w:p>
    <w:p w14:paraId="27DF4584" w14:textId="6304580F" w:rsidR="002F14AD" w:rsidRPr="002F14AD" w:rsidRDefault="002F14AD" w:rsidP="002F14AD">
      <w:pPr>
        <w:jc w:val="left"/>
        <w:rPr>
          <w:sz w:val="24"/>
          <w:szCs w:val="10"/>
        </w:rPr>
      </w:pPr>
      <w:r w:rsidRPr="002F14AD">
        <w:rPr>
          <w:sz w:val="24"/>
          <w:szCs w:val="10"/>
        </w:rPr>
        <w:t>3. You are useless. </w:t>
      </w:r>
    </w:p>
    <w:p w14:paraId="4C08F72D" w14:textId="77777777" w:rsidR="002F14AD" w:rsidRDefault="002F14AD" w:rsidP="002F14AD">
      <w:pPr>
        <w:jc w:val="left"/>
        <w:rPr>
          <w:sz w:val="24"/>
          <w:szCs w:val="10"/>
        </w:rPr>
      </w:pPr>
    </w:p>
    <w:p w14:paraId="3B7AA455" w14:textId="5E1E50A7" w:rsidR="002F14AD" w:rsidRDefault="002F14AD" w:rsidP="002F14AD">
      <w:pPr>
        <w:jc w:val="left"/>
        <w:rPr>
          <w:sz w:val="24"/>
          <w:szCs w:val="10"/>
        </w:rPr>
      </w:pPr>
      <w:r w:rsidRPr="002F14AD">
        <w:rPr>
          <w:sz w:val="24"/>
          <w:szCs w:val="10"/>
        </w:rPr>
        <w:t>If you can’t let go of your past, you can’t take hold of your future.</w:t>
      </w:r>
    </w:p>
    <w:p w14:paraId="05FFC99A" w14:textId="77777777" w:rsidR="004E5916" w:rsidRDefault="002F14AD" w:rsidP="002F14AD">
      <w:pPr>
        <w:pStyle w:val="ListParagraph"/>
        <w:numPr>
          <w:ilvl w:val="0"/>
          <w:numId w:val="36"/>
        </w:numPr>
        <w:jc w:val="left"/>
        <w:rPr>
          <w:sz w:val="24"/>
          <w:szCs w:val="10"/>
        </w:rPr>
      </w:pPr>
      <w:r>
        <w:rPr>
          <w:sz w:val="24"/>
          <w:szCs w:val="10"/>
        </w:rPr>
        <w:t>The future God has planned for you</w:t>
      </w:r>
    </w:p>
    <w:p w14:paraId="7908F71F" w14:textId="71FE4A31" w:rsidR="002F14AD" w:rsidRPr="004E5916" w:rsidRDefault="00000000" w:rsidP="004E5916">
      <w:pPr>
        <w:jc w:val="left"/>
        <w:rPr>
          <w:sz w:val="24"/>
          <w:szCs w:val="10"/>
        </w:rPr>
      </w:pPr>
      <w:r>
        <w:rPr>
          <w:i/>
          <w:iCs/>
          <w:sz w:val="20"/>
          <w:szCs w:val="20"/>
        </w:rPr>
        <w:pict w14:anchorId="1F288EE3">
          <v:rect id="_x0000_i1026" style="width:0;height:1.5pt" o:hralign="center" o:hrstd="t" o:hr="t" fillcolor="#a0a0a0" stroked="f"/>
        </w:pict>
      </w:r>
    </w:p>
    <w:p w14:paraId="0E93A60D" w14:textId="77777777" w:rsidR="002F14AD" w:rsidRDefault="002F14AD" w:rsidP="00D91AC8">
      <w:pPr>
        <w:jc w:val="left"/>
        <w:rPr>
          <w:sz w:val="24"/>
          <w:szCs w:val="10"/>
        </w:rPr>
      </w:pPr>
      <w:bookmarkStart w:id="1" w:name="_Hlk150868921"/>
    </w:p>
    <w:p w14:paraId="42B37CC1" w14:textId="0F70CDB5" w:rsidR="004E5916" w:rsidRPr="00DF705C" w:rsidRDefault="004E5916" w:rsidP="004E5916">
      <w:pPr>
        <w:pBdr>
          <w:top w:val="single" w:sz="12" w:space="1" w:color="4472C4" w:themeColor="accent1"/>
          <w:left w:val="single" w:sz="12" w:space="4" w:color="4472C4" w:themeColor="accent1"/>
          <w:bottom w:val="single" w:sz="12" w:space="1" w:color="4472C4" w:themeColor="accent1"/>
          <w:right w:val="single" w:sz="12" w:space="4" w:color="4472C4" w:themeColor="accent1"/>
        </w:pBdr>
        <w:jc w:val="left"/>
        <w:rPr>
          <w:b/>
          <w:bCs/>
          <w:sz w:val="24"/>
          <w:szCs w:val="10"/>
        </w:rPr>
      </w:pPr>
      <w:r w:rsidRPr="00DF705C">
        <w:rPr>
          <w:b/>
          <w:bCs/>
          <w:sz w:val="24"/>
          <w:szCs w:val="10"/>
        </w:rPr>
        <w:t xml:space="preserve">Music Options for Jonah </w:t>
      </w:r>
      <w:r>
        <w:rPr>
          <w:b/>
          <w:bCs/>
          <w:sz w:val="24"/>
          <w:szCs w:val="10"/>
        </w:rPr>
        <w:t>2</w:t>
      </w:r>
    </w:p>
    <w:p w14:paraId="21C45F2C" w14:textId="77777777" w:rsidR="004E5916" w:rsidRDefault="004E5916" w:rsidP="004E5916">
      <w:pPr>
        <w:jc w:val="left"/>
        <w:rPr>
          <w:sz w:val="24"/>
          <w:szCs w:val="10"/>
        </w:rPr>
      </w:pPr>
    </w:p>
    <w:bookmarkEnd w:id="1"/>
    <w:p w14:paraId="0FE3CC55" w14:textId="77777777" w:rsidR="004E5916" w:rsidRPr="004E5916" w:rsidRDefault="004E5916" w:rsidP="004E5916">
      <w:pPr>
        <w:spacing w:line="276" w:lineRule="auto"/>
        <w:jc w:val="left"/>
        <w:rPr>
          <w:sz w:val="24"/>
          <w:szCs w:val="10"/>
        </w:rPr>
      </w:pPr>
      <w:r w:rsidRPr="004E5916">
        <w:rPr>
          <w:sz w:val="24"/>
          <w:szCs w:val="10"/>
        </w:rPr>
        <w:t>Jonah 2 (Faith when you Failed)</w:t>
      </w:r>
    </w:p>
    <w:p w14:paraId="3122A53B" w14:textId="6B67E8B9" w:rsidR="004E5916" w:rsidRPr="004E5916" w:rsidRDefault="004E5916" w:rsidP="004E5916">
      <w:pPr>
        <w:spacing w:line="276" w:lineRule="auto"/>
        <w:jc w:val="left"/>
        <w:rPr>
          <w:sz w:val="24"/>
          <w:szCs w:val="10"/>
        </w:rPr>
      </w:pPr>
      <w:r w:rsidRPr="004E5916">
        <w:rPr>
          <w:i/>
          <w:iCs/>
          <w:sz w:val="24"/>
          <w:szCs w:val="10"/>
        </w:rPr>
        <w:t>This is Amazing Grace</w:t>
      </w:r>
      <w:r w:rsidRPr="004E5916">
        <w:rPr>
          <w:sz w:val="24"/>
          <w:szCs w:val="10"/>
        </w:rPr>
        <w:t xml:space="preserve"> </w:t>
      </w:r>
      <w:r>
        <w:rPr>
          <w:sz w:val="24"/>
          <w:szCs w:val="10"/>
        </w:rPr>
        <w:t xml:space="preserve">by </w:t>
      </w:r>
      <w:r w:rsidRPr="004E5916">
        <w:rPr>
          <w:sz w:val="24"/>
          <w:szCs w:val="10"/>
        </w:rPr>
        <w:t xml:space="preserve">Jeremy Riddle, Josh Farro, Phil Wickham (SongSelect) </w:t>
      </w:r>
    </w:p>
    <w:p w14:paraId="1929A5CC" w14:textId="00A4D44C" w:rsidR="004E5916" w:rsidRPr="004E5916" w:rsidRDefault="004E5916" w:rsidP="004E5916">
      <w:pPr>
        <w:spacing w:line="276" w:lineRule="auto"/>
        <w:jc w:val="left"/>
        <w:rPr>
          <w:sz w:val="24"/>
          <w:szCs w:val="10"/>
        </w:rPr>
      </w:pPr>
      <w:r w:rsidRPr="004E5916">
        <w:rPr>
          <w:i/>
          <w:iCs/>
          <w:sz w:val="24"/>
          <w:szCs w:val="10"/>
        </w:rPr>
        <w:t>Amazing Grace (My Chains are Gone)</w:t>
      </w:r>
      <w:r w:rsidRPr="004E5916">
        <w:rPr>
          <w:sz w:val="24"/>
          <w:szCs w:val="10"/>
        </w:rPr>
        <w:t xml:space="preserve"> </w:t>
      </w:r>
      <w:r>
        <w:rPr>
          <w:sz w:val="24"/>
          <w:szCs w:val="10"/>
        </w:rPr>
        <w:t xml:space="preserve">by </w:t>
      </w:r>
      <w:r w:rsidRPr="004E5916">
        <w:rPr>
          <w:sz w:val="24"/>
          <w:szCs w:val="10"/>
        </w:rPr>
        <w:t>Chris Tomlin, John Newton, Louis Giglio (SongSelect)</w:t>
      </w:r>
    </w:p>
    <w:p w14:paraId="6DCA4305" w14:textId="5D880222" w:rsidR="004E5916" w:rsidRPr="004E5916" w:rsidRDefault="004E5916" w:rsidP="004E5916">
      <w:pPr>
        <w:spacing w:line="276" w:lineRule="auto"/>
        <w:jc w:val="left"/>
        <w:rPr>
          <w:sz w:val="24"/>
          <w:szCs w:val="10"/>
        </w:rPr>
      </w:pPr>
      <w:r w:rsidRPr="004E5916">
        <w:rPr>
          <w:i/>
          <w:iCs/>
          <w:sz w:val="24"/>
          <w:szCs w:val="10"/>
        </w:rPr>
        <w:t>Reckless Love</w:t>
      </w:r>
      <w:r w:rsidRPr="004E5916">
        <w:rPr>
          <w:sz w:val="24"/>
          <w:szCs w:val="10"/>
        </w:rPr>
        <w:t xml:space="preserve"> </w:t>
      </w:r>
      <w:r>
        <w:rPr>
          <w:sz w:val="24"/>
          <w:szCs w:val="10"/>
        </w:rPr>
        <w:t xml:space="preserve">by </w:t>
      </w:r>
      <w:r w:rsidRPr="004E5916">
        <w:rPr>
          <w:sz w:val="24"/>
          <w:szCs w:val="10"/>
        </w:rPr>
        <w:t>Caleb Culver, Cory Asbury, Ran Jackson (SongSelect)</w:t>
      </w:r>
    </w:p>
    <w:p w14:paraId="037A14B3" w14:textId="77777777" w:rsidR="004E5916" w:rsidRPr="004E5916" w:rsidRDefault="004E5916" w:rsidP="004E5916">
      <w:pPr>
        <w:spacing w:line="276" w:lineRule="auto"/>
        <w:jc w:val="left"/>
        <w:rPr>
          <w:sz w:val="24"/>
          <w:szCs w:val="10"/>
        </w:rPr>
      </w:pPr>
      <w:r w:rsidRPr="004E5916">
        <w:rPr>
          <w:i/>
          <w:iCs/>
          <w:sz w:val="24"/>
          <w:szCs w:val="10"/>
        </w:rPr>
        <w:t>He Giveth More Grace</w:t>
      </w:r>
      <w:r w:rsidRPr="004E5916">
        <w:rPr>
          <w:sz w:val="24"/>
          <w:szCs w:val="10"/>
        </w:rPr>
        <w:t xml:space="preserve"> by Annie Johnson Flint (SB 30)</w:t>
      </w:r>
    </w:p>
    <w:p w14:paraId="79DB4DDB" w14:textId="77777777" w:rsidR="004E5916" w:rsidRDefault="004E5916" w:rsidP="004E5916">
      <w:pPr>
        <w:jc w:val="left"/>
        <w:rPr>
          <w:sz w:val="24"/>
          <w:szCs w:val="10"/>
        </w:rPr>
      </w:pPr>
      <w:r w:rsidRPr="004E5916">
        <w:rPr>
          <w:sz w:val="24"/>
          <w:szCs w:val="10"/>
        </w:rPr>
        <w:t> </w:t>
      </w:r>
    </w:p>
    <w:p w14:paraId="6D46C969" w14:textId="77777777" w:rsidR="004E5916" w:rsidRPr="00DF705C" w:rsidRDefault="004E5916" w:rsidP="004E5916">
      <w:pPr>
        <w:pBdr>
          <w:top w:val="single" w:sz="12" w:space="1" w:color="4472C4" w:themeColor="accent1"/>
          <w:left w:val="single" w:sz="12" w:space="4" w:color="4472C4" w:themeColor="accent1"/>
          <w:bottom w:val="single" w:sz="12" w:space="1" w:color="4472C4" w:themeColor="accent1"/>
          <w:right w:val="single" w:sz="12" w:space="4" w:color="4472C4" w:themeColor="accent1"/>
        </w:pBdr>
        <w:jc w:val="left"/>
        <w:rPr>
          <w:b/>
          <w:bCs/>
          <w:sz w:val="24"/>
          <w:szCs w:val="10"/>
        </w:rPr>
      </w:pPr>
      <w:r>
        <w:rPr>
          <w:b/>
          <w:bCs/>
          <w:sz w:val="24"/>
          <w:szCs w:val="10"/>
        </w:rPr>
        <w:t>Inclusion &amp; Accessibility Tip</w:t>
      </w:r>
    </w:p>
    <w:p w14:paraId="6939D974" w14:textId="77777777" w:rsidR="00872BEF" w:rsidRDefault="00872BEF" w:rsidP="00872BEF">
      <w:pPr>
        <w:spacing w:line="276" w:lineRule="auto"/>
        <w:jc w:val="left"/>
        <w:rPr>
          <w:sz w:val="24"/>
          <w:szCs w:val="10"/>
          <w:lang w:val="en-US"/>
        </w:rPr>
      </w:pPr>
    </w:p>
    <w:p w14:paraId="20E5D0F0" w14:textId="67840E08" w:rsidR="00872BEF" w:rsidRDefault="00872BEF" w:rsidP="00F94821">
      <w:pPr>
        <w:spacing w:line="276" w:lineRule="auto"/>
        <w:jc w:val="left"/>
        <w:rPr>
          <w:sz w:val="24"/>
          <w:szCs w:val="10"/>
          <w:lang w:val="en-US"/>
        </w:rPr>
      </w:pPr>
      <w:r w:rsidRPr="00872BEF">
        <w:rPr>
          <w:sz w:val="24"/>
          <w:szCs w:val="10"/>
          <w:lang w:val="en-US"/>
        </w:rPr>
        <w:t xml:space="preserve">Inclusive worship ideas to consider as you </w:t>
      </w:r>
      <w:r w:rsidR="00F94821">
        <w:rPr>
          <w:sz w:val="24"/>
          <w:szCs w:val="10"/>
          <w:lang w:val="en-US"/>
        </w:rPr>
        <w:t>are r</w:t>
      </w:r>
      <w:r w:rsidRPr="00872BEF">
        <w:rPr>
          <w:sz w:val="24"/>
          <w:szCs w:val="10"/>
          <w:lang w:val="en-US"/>
        </w:rPr>
        <w:t>eading the scripture</w:t>
      </w:r>
      <w:r w:rsidR="00F94821">
        <w:rPr>
          <w:sz w:val="24"/>
          <w:szCs w:val="10"/>
          <w:lang w:val="en-US"/>
        </w:rPr>
        <w:t>:</w:t>
      </w:r>
    </w:p>
    <w:p w14:paraId="40637945" w14:textId="77777777" w:rsidR="00F94821" w:rsidRPr="00872BEF" w:rsidRDefault="00F94821" w:rsidP="00F94821">
      <w:pPr>
        <w:spacing w:line="276" w:lineRule="auto"/>
        <w:jc w:val="left"/>
        <w:rPr>
          <w:sz w:val="24"/>
          <w:szCs w:val="10"/>
          <w:lang w:val="en-US"/>
        </w:rPr>
      </w:pPr>
    </w:p>
    <w:p w14:paraId="2B8D447B" w14:textId="3B5D951B" w:rsidR="00872BEF" w:rsidRPr="00872BEF" w:rsidRDefault="00872BEF" w:rsidP="00872BEF">
      <w:pPr>
        <w:spacing w:line="276" w:lineRule="auto"/>
        <w:jc w:val="left"/>
        <w:rPr>
          <w:sz w:val="24"/>
          <w:szCs w:val="10"/>
          <w:lang w:val="en-US"/>
        </w:rPr>
      </w:pPr>
      <w:r w:rsidRPr="00872BEF">
        <w:rPr>
          <w:sz w:val="24"/>
          <w:szCs w:val="10"/>
          <w:lang w:val="en-US"/>
        </w:rPr>
        <w:t xml:space="preserve">There is a Visual Bible narration </w:t>
      </w:r>
      <w:r w:rsidR="00F94821">
        <w:rPr>
          <w:sz w:val="24"/>
          <w:szCs w:val="10"/>
          <w:lang w:val="en-US"/>
        </w:rPr>
        <w:t>for all</w:t>
      </w:r>
      <w:r w:rsidRPr="00872BEF">
        <w:rPr>
          <w:sz w:val="24"/>
          <w:szCs w:val="10"/>
          <w:lang w:val="en-US"/>
        </w:rPr>
        <w:t xml:space="preserve"> 4 chapters of Jonah.   It is narrated in the KJV and </w:t>
      </w:r>
      <w:r w:rsidR="00F94821">
        <w:rPr>
          <w:sz w:val="24"/>
          <w:szCs w:val="10"/>
          <w:lang w:val="en-US"/>
        </w:rPr>
        <w:t>includes</w:t>
      </w:r>
      <w:r w:rsidRPr="00872BEF">
        <w:rPr>
          <w:sz w:val="24"/>
          <w:szCs w:val="10"/>
          <w:lang w:val="en-US"/>
        </w:rPr>
        <w:t xml:space="preserve"> closed captioning.   Even if you decide not to use this resource, </w:t>
      </w:r>
      <w:r w:rsidR="00F94821">
        <w:rPr>
          <w:sz w:val="24"/>
          <w:szCs w:val="10"/>
          <w:lang w:val="en-US"/>
        </w:rPr>
        <w:t xml:space="preserve">consider </w:t>
      </w:r>
      <w:r w:rsidRPr="00872BEF">
        <w:rPr>
          <w:sz w:val="24"/>
          <w:szCs w:val="10"/>
          <w:lang w:val="en-US"/>
        </w:rPr>
        <w:t>pass</w:t>
      </w:r>
      <w:r w:rsidR="00F94821">
        <w:rPr>
          <w:sz w:val="24"/>
          <w:szCs w:val="10"/>
          <w:lang w:val="en-US"/>
        </w:rPr>
        <w:t>ing</w:t>
      </w:r>
      <w:r w:rsidRPr="00872BEF">
        <w:rPr>
          <w:sz w:val="24"/>
          <w:szCs w:val="10"/>
          <w:lang w:val="en-US"/>
        </w:rPr>
        <w:t xml:space="preserve"> this information </w:t>
      </w:r>
      <w:r w:rsidR="00F94821">
        <w:rPr>
          <w:sz w:val="24"/>
          <w:szCs w:val="10"/>
          <w:lang w:val="en-US"/>
        </w:rPr>
        <w:t>on</w:t>
      </w:r>
      <w:r w:rsidRPr="00872BEF">
        <w:rPr>
          <w:sz w:val="24"/>
          <w:szCs w:val="10"/>
          <w:lang w:val="en-US"/>
        </w:rPr>
        <w:t xml:space="preserve"> to your congregation.  </w:t>
      </w:r>
      <w:hyperlink r:id="rId5" w:anchor="fpstate=ive&amp;vld=cid:3566a5c8,vid:FoTGcFGaIfM,st:0" w:history="1">
        <w:r w:rsidRPr="00872BEF">
          <w:rPr>
            <w:rStyle w:val="Hyperlink"/>
            <w:sz w:val="24"/>
            <w:szCs w:val="10"/>
            <w:lang w:val="en-US"/>
          </w:rPr>
          <w:t>https://www.google.com/search?q=Visual+Bible+of+Jonah&amp;rlz=1C1GCEB_enCA1068CA1068&amp;oq=Visual+Bible+of+Jonah&amp;gs_lcrp=EgZjaHJvbWUyBggAEEUYOTIHCAEQIRigATIKCAIQIRgWGB0YHjIKCAMQIRgWGB0YHjIKCAQQIRgWGB0YHjIKCAUQIRgWGB0YHjIKCAYQIRgWGB0YHjIKCAcQIRgWGB0YHjIKCAgQIRgWGB0YHjIKCAkQIRgWGB0YHtIBCTE3NDI2ajBqN6gCALACAA&amp;sourceid=chrome&amp;ie=UTF-8#fpstate=ive&amp;vld=cid:3566a5c8,vid:FoTGcFGaIfM,st:0</w:t>
        </w:r>
      </w:hyperlink>
      <w:r w:rsidRPr="00872BEF">
        <w:rPr>
          <w:sz w:val="24"/>
          <w:szCs w:val="10"/>
          <w:lang w:val="en-US"/>
        </w:rPr>
        <w:t xml:space="preserve"> </w:t>
      </w:r>
    </w:p>
    <w:p w14:paraId="6588EC7C" w14:textId="77777777" w:rsidR="00872BEF" w:rsidRPr="00872BEF" w:rsidRDefault="00872BEF" w:rsidP="00872BEF">
      <w:pPr>
        <w:spacing w:line="276" w:lineRule="auto"/>
        <w:jc w:val="left"/>
        <w:rPr>
          <w:sz w:val="24"/>
          <w:szCs w:val="10"/>
          <w:lang w:val="en-US"/>
        </w:rPr>
      </w:pPr>
    </w:p>
    <w:p w14:paraId="08789533" w14:textId="6818FD90" w:rsidR="002F14AD" w:rsidRDefault="002F14AD" w:rsidP="004E5916">
      <w:pPr>
        <w:spacing w:line="276" w:lineRule="auto"/>
        <w:jc w:val="left"/>
        <w:rPr>
          <w:sz w:val="24"/>
          <w:szCs w:val="10"/>
        </w:rPr>
      </w:pPr>
      <w:r>
        <w:rPr>
          <w:sz w:val="24"/>
          <w:szCs w:val="10"/>
        </w:rPr>
        <w:br w:type="page"/>
      </w:r>
    </w:p>
    <w:p w14:paraId="3CD72D12" w14:textId="6AB59F26" w:rsidR="002F14AD" w:rsidRPr="00800386" w:rsidRDefault="002F14AD" w:rsidP="00800386">
      <w:pPr>
        <w:pBdr>
          <w:top w:val="double" w:sz="18" w:space="1" w:color="4472C4" w:themeColor="accent1"/>
          <w:left w:val="double" w:sz="18" w:space="4" w:color="4472C4" w:themeColor="accent1"/>
          <w:bottom w:val="double" w:sz="18" w:space="1" w:color="4472C4" w:themeColor="accent1"/>
          <w:right w:val="double" w:sz="18" w:space="4" w:color="4472C4" w:themeColor="accent1"/>
        </w:pBdr>
        <w:jc w:val="left"/>
        <w:rPr>
          <w:b/>
          <w:bCs/>
          <w:sz w:val="24"/>
          <w:szCs w:val="10"/>
        </w:rPr>
      </w:pPr>
      <w:r w:rsidRPr="00800386">
        <w:rPr>
          <w:b/>
          <w:bCs/>
          <w:sz w:val="24"/>
          <w:szCs w:val="10"/>
        </w:rPr>
        <w:lastRenderedPageBreak/>
        <w:t>Sermon: Faith and Second Chances</w:t>
      </w:r>
      <w:r w:rsidR="00800386">
        <w:rPr>
          <w:b/>
          <w:bCs/>
          <w:sz w:val="24"/>
          <w:szCs w:val="10"/>
        </w:rPr>
        <w:t>, by Major Mike Puddicombe</w:t>
      </w:r>
    </w:p>
    <w:p w14:paraId="25E8D293" w14:textId="7BAFD1FD" w:rsidR="002F14AD" w:rsidRPr="00800386" w:rsidRDefault="002F14AD" w:rsidP="00800386">
      <w:pPr>
        <w:pBdr>
          <w:top w:val="double" w:sz="18" w:space="1" w:color="4472C4" w:themeColor="accent1"/>
          <w:left w:val="double" w:sz="18" w:space="4" w:color="4472C4" w:themeColor="accent1"/>
          <w:bottom w:val="double" w:sz="18" w:space="1" w:color="4472C4" w:themeColor="accent1"/>
          <w:right w:val="double" w:sz="18" w:space="4" w:color="4472C4" w:themeColor="accent1"/>
        </w:pBdr>
        <w:jc w:val="left"/>
        <w:rPr>
          <w:b/>
          <w:bCs/>
          <w:sz w:val="24"/>
          <w:szCs w:val="10"/>
        </w:rPr>
      </w:pPr>
      <w:r w:rsidRPr="00800386">
        <w:rPr>
          <w:b/>
          <w:bCs/>
          <w:sz w:val="24"/>
          <w:szCs w:val="10"/>
        </w:rPr>
        <w:t>Scripture: Jonah 3</w:t>
      </w:r>
    </w:p>
    <w:p w14:paraId="6FE30C5E" w14:textId="77777777" w:rsidR="002F14AD" w:rsidRPr="00800386" w:rsidRDefault="002F14AD" w:rsidP="00800386">
      <w:pPr>
        <w:pBdr>
          <w:top w:val="double" w:sz="18" w:space="1" w:color="4472C4" w:themeColor="accent1"/>
          <w:left w:val="double" w:sz="18" w:space="4" w:color="4472C4" w:themeColor="accent1"/>
          <w:bottom w:val="double" w:sz="18" w:space="1" w:color="4472C4" w:themeColor="accent1"/>
          <w:right w:val="double" w:sz="18" w:space="4" w:color="4472C4" w:themeColor="accent1"/>
        </w:pBdr>
        <w:jc w:val="left"/>
        <w:rPr>
          <w:b/>
          <w:bCs/>
          <w:sz w:val="24"/>
          <w:szCs w:val="10"/>
        </w:rPr>
      </w:pPr>
      <w:r w:rsidRPr="00800386">
        <w:rPr>
          <w:b/>
          <w:bCs/>
          <w:sz w:val="24"/>
          <w:szCs w:val="10"/>
        </w:rPr>
        <w:t>Series: Real Life Faith</w:t>
      </w:r>
    </w:p>
    <w:p w14:paraId="745E707A" w14:textId="42C66598" w:rsidR="002F14AD" w:rsidRPr="00800386" w:rsidRDefault="002F14AD" w:rsidP="00800386">
      <w:pPr>
        <w:pBdr>
          <w:top w:val="double" w:sz="18" w:space="1" w:color="4472C4" w:themeColor="accent1"/>
          <w:left w:val="double" w:sz="18" w:space="4" w:color="4472C4" w:themeColor="accent1"/>
          <w:bottom w:val="double" w:sz="18" w:space="1" w:color="4472C4" w:themeColor="accent1"/>
          <w:right w:val="double" w:sz="18" w:space="4" w:color="4472C4" w:themeColor="accent1"/>
        </w:pBdr>
        <w:jc w:val="left"/>
        <w:rPr>
          <w:b/>
          <w:bCs/>
          <w:sz w:val="24"/>
          <w:szCs w:val="10"/>
        </w:rPr>
      </w:pPr>
      <w:r w:rsidRPr="00800386">
        <w:rPr>
          <w:b/>
          <w:bCs/>
          <w:sz w:val="24"/>
          <w:szCs w:val="10"/>
        </w:rPr>
        <w:t xml:space="preserve">Subject: </w:t>
      </w:r>
      <w:r w:rsidR="00800386">
        <w:rPr>
          <w:b/>
          <w:bCs/>
          <w:sz w:val="24"/>
          <w:szCs w:val="10"/>
        </w:rPr>
        <w:t>S</w:t>
      </w:r>
      <w:r w:rsidRPr="00800386">
        <w:rPr>
          <w:b/>
          <w:bCs/>
          <w:sz w:val="24"/>
          <w:szCs w:val="10"/>
        </w:rPr>
        <w:t xml:space="preserve">econd </w:t>
      </w:r>
      <w:r w:rsidR="00800386">
        <w:rPr>
          <w:b/>
          <w:bCs/>
          <w:sz w:val="24"/>
          <w:szCs w:val="10"/>
        </w:rPr>
        <w:t>C</w:t>
      </w:r>
      <w:r w:rsidRPr="00800386">
        <w:rPr>
          <w:b/>
          <w:bCs/>
          <w:sz w:val="24"/>
          <w:szCs w:val="10"/>
        </w:rPr>
        <w:t>hance</w:t>
      </w:r>
      <w:r w:rsidR="00800386">
        <w:rPr>
          <w:b/>
          <w:bCs/>
          <w:sz w:val="24"/>
          <w:szCs w:val="10"/>
        </w:rPr>
        <w:t>s</w:t>
      </w:r>
    </w:p>
    <w:p w14:paraId="660DDBC0" w14:textId="77777777" w:rsidR="002F14AD" w:rsidRPr="002F14AD" w:rsidRDefault="002F14AD" w:rsidP="002F14AD">
      <w:pPr>
        <w:jc w:val="left"/>
        <w:rPr>
          <w:sz w:val="24"/>
          <w:szCs w:val="10"/>
        </w:rPr>
      </w:pPr>
    </w:p>
    <w:p w14:paraId="3CB43017" w14:textId="77777777" w:rsidR="002F14AD" w:rsidRPr="002F14AD" w:rsidRDefault="002F14AD" w:rsidP="002F14AD">
      <w:pPr>
        <w:jc w:val="left"/>
        <w:rPr>
          <w:b/>
          <w:bCs/>
          <w:sz w:val="24"/>
          <w:szCs w:val="10"/>
        </w:rPr>
      </w:pPr>
      <w:r w:rsidRPr="002F14AD">
        <w:rPr>
          <w:b/>
          <w:bCs/>
          <w:sz w:val="24"/>
          <w:szCs w:val="10"/>
        </w:rPr>
        <w:t>A. INTRODUCTION</w:t>
      </w:r>
    </w:p>
    <w:p w14:paraId="4712F1E8" w14:textId="77777777" w:rsidR="002F14AD" w:rsidRDefault="002F14AD" w:rsidP="00D91AC8">
      <w:pPr>
        <w:jc w:val="left"/>
        <w:rPr>
          <w:sz w:val="24"/>
          <w:szCs w:val="10"/>
        </w:rPr>
      </w:pPr>
    </w:p>
    <w:p w14:paraId="1B86345F" w14:textId="347FE90C" w:rsidR="002F14AD" w:rsidRDefault="002F14AD" w:rsidP="00D91AC8">
      <w:pPr>
        <w:jc w:val="left"/>
        <w:rPr>
          <w:sz w:val="24"/>
          <w:szCs w:val="10"/>
        </w:rPr>
      </w:pPr>
      <w:r>
        <w:rPr>
          <w:sz w:val="24"/>
          <w:szCs w:val="10"/>
        </w:rPr>
        <w:t>We are continuing our series about real life faith and we have parked ourselves in the book of Jonah.</w:t>
      </w:r>
    </w:p>
    <w:p w14:paraId="1BCE0612" w14:textId="77777777" w:rsidR="002F14AD" w:rsidRDefault="002F14AD" w:rsidP="00D91AC8">
      <w:pPr>
        <w:jc w:val="left"/>
        <w:rPr>
          <w:sz w:val="24"/>
          <w:szCs w:val="10"/>
        </w:rPr>
      </w:pPr>
    </w:p>
    <w:p w14:paraId="24643352" w14:textId="3E83BE06" w:rsidR="002F14AD" w:rsidRPr="002F14AD" w:rsidRDefault="002F14AD" w:rsidP="00D91AC8">
      <w:pPr>
        <w:jc w:val="left"/>
        <w:rPr>
          <w:b/>
          <w:bCs/>
          <w:sz w:val="24"/>
          <w:szCs w:val="10"/>
        </w:rPr>
      </w:pPr>
      <w:r w:rsidRPr="002F14AD">
        <w:rPr>
          <w:b/>
          <w:bCs/>
          <w:sz w:val="24"/>
          <w:szCs w:val="10"/>
        </w:rPr>
        <w:t>B. HOW DO I STRUGGLE WITH THIS</w:t>
      </w:r>
      <w:r w:rsidR="00BC3836">
        <w:rPr>
          <w:b/>
          <w:bCs/>
          <w:sz w:val="24"/>
          <w:szCs w:val="10"/>
        </w:rPr>
        <w:t>?</w:t>
      </w:r>
    </w:p>
    <w:p w14:paraId="68975840" w14:textId="77777777" w:rsidR="002F14AD" w:rsidRDefault="002F14AD" w:rsidP="00D91AC8">
      <w:pPr>
        <w:jc w:val="left"/>
        <w:rPr>
          <w:sz w:val="24"/>
          <w:szCs w:val="10"/>
        </w:rPr>
      </w:pPr>
    </w:p>
    <w:p w14:paraId="73484040" w14:textId="77777777" w:rsidR="002F14AD" w:rsidRPr="002F14AD" w:rsidRDefault="002F14AD" w:rsidP="002F14AD">
      <w:pPr>
        <w:jc w:val="left"/>
        <w:rPr>
          <w:sz w:val="24"/>
          <w:szCs w:val="10"/>
        </w:rPr>
      </w:pPr>
      <w:r w:rsidRPr="002F14AD">
        <w:rPr>
          <w:sz w:val="24"/>
          <w:szCs w:val="10"/>
        </w:rPr>
        <w:t>I remember when I was in grade 12 as part of our gym class we learned about golf</w:t>
      </w:r>
    </w:p>
    <w:p w14:paraId="35D5D295" w14:textId="77777777" w:rsidR="002F14AD" w:rsidRPr="002F14AD" w:rsidRDefault="002F14AD" w:rsidP="002F14AD">
      <w:pPr>
        <w:numPr>
          <w:ilvl w:val="0"/>
          <w:numId w:val="37"/>
        </w:numPr>
        <w:jc w:val="left"/>
        <w:rPr>
          <w:sz w:val="24"/>
          <w:szCs w:val="10"/>
        </w:rPr>
      </w:pPr>
      <w:r w:rsidRPr="002F14AD">
        <w:rPr>
          <w:sz w:val="24"/>
          <w:szCs w:val="10"/>
        </w:rPr>
        <w:t>started at driving range bashing balls all over the place - trying to hit ball pick-up cart guy</w:t>
      </w:r>
    </w:p>
    <w:p w14:paraId="66FC775E" w14:textId="77777777" w:rsidR="002F14AD" w:rsidRPr="002F14AD" w:rsidRDefault="002F14AD" w:rsidP="002F14AD">
      <w:pPr>
        <w:numPr>
          <w:ilvl w:val="0"/>
          <w:numId w:val="37"/>
        </w:numPr>
        <w:jc w:val="left"/>
        <w:rPr>
          <w:sz w:val="24"/>
          <w:szCs w:val="10"/>
        </w:rPr>
      </w:pPr>
      <w:r w:rsidRPr="002F14AD">
        <w:rPr>
          <w:sz w:val="24"/>
          <w:szCs w:val="10"/>
        </w:rPr>
        <w:t>then we moved to the course to play an actual round</w:t>
      </w:r>
    </w:p>
    <w:p w14:paraId="7E7C37CC" w14:textId="77777777" w:rsidR="002F14AD" w:rsidRPr="002F14AD" w:rsidRDefault="002F14AD" w:rsidP="002F14AD">
      <w:pPr>
        <w:numPr>
          <w:ilvl w:val="0"/>
          <w:numId w:val="37"/>
        </w:numPr>
        <w:jc w:val="left"/>
        <w:rPr>
          <w:sz w:val="24"/>
          <w:szCs w:val="10"/>
        </w:rPr>
      </w:pPr>
      <w:r w:rsidRPr="002F14AD">
        <w:rPr>
          <w:sz w:val="24"/>
          <w:szCs w:val="10"/>
        </w:rPr>
        <w:t>now understand my personality</w:t>
      </w:r>
    </w:p>
    <w:p w14:paraId="7E758777" w14:textId="77777777" w:rsidR="002F14AD" w:rsidRPr="002F14AD" w:rsidRDefault="002F14AD" w:rsidP="002F14AD">
      <w:pPr>
        <w:numPr>
          <w:ilvl w:val="0"/>
          <w:numId w:val="37"/>
        </w:numPr>
        <w:jc w:val="left"/>
        <w:rPr>
          <w:sz w:val="24"/>
          <w:szCs w:val="10"/>
        </w:rPr>
      </w:pPr>
      <w:r w:rsidRPr="002F14AD">
        <w:rPr>
          <w:sz w:val="24"/>
          <w:szCs w:val="10"/>
        </w:rPr>
        <w:t>If I am going to do something, I want to do it really well</w:t>
      </w:r>
    </w:p>
    <w:p w14:paraId="7DDAD1E5" w14:textId="77777777" w:rsidR="002F14AD" w:rsidRPr="002F14AD" w:rsidRDefault="002F14AD" w:rsidP="002F14AD">
      <w:pPr>
        <w:numPr>
          <w:ilvl w:val="0"/>
          <w:numId w:val="37"/>
        </w:numPr>
        <w:jc w:val="left"/>
        <w:rPr>
          <w:sz w:val="24"/>
          <w:szCs w:val="10"/>
        </w:rPr>
      </w:pPr>
      <w:r w:rsidRPr="002F14AD">
        <w:rPr>
          <w:sz w:val="24"/>
          <w:szCs w:val="10"/>
        </w:rPr>
        <w:t>In my mind, if I study and practice, I should become an expert in anything I put my mind to</w:t>
      </w:r>
    </w:p>
    <w:p w14:paraId="4EB32D29" w14:textId="77777777" w:rsidR="002F14AD" w:rsidRPr="002F14AD" w:rsidRDefault="002F14AD" w:rsidP="002F14AD">
      <w:pPr>
        <w:numPr>
          <w:ilvl w:val="0"/>
          <w:numId w:val="37"/>
        </w:numPr>
        <w:jc w:val="left"/>
        <w:rPr>
          <w:sz w:val="24"/>
          <w:szCs w:val="10"/>
        </w:rPr>
      </w:pPr>
      <w:r w:rsidRPr="002F14AD">
        <w:rPr>
          <w:sz w:val="24"/>
          <w:szCs w:val="10"/>
        </w:rPr>
        <w:t>so I went into that first round of golf wanting to have the lowest score of the day</w:t>
      </w:r>
    </w:p>
    <w:p w14:paraId="4AD8582F" w14:textId="77777777" w:rsidR="002F14AD" w:rsidRPr="002F14AD" w:rsidRDefault="002F14AD" w:rsidP="002F14AD">
      <w:pPr>
        <w:numPr>
          <w:ilvl w:val="0"/>
          <w:numId w:val="37"/>
        </w:numPr>
        <w:jc w:val="left"/>
        <w:rPr>
          <w:sz w:val="24"/>
          <w:szCs w:val="10"/>
        </w:rPr>
      </w:pPr>
      <w:r w:rsidRPr="002F14AD">
        <w:rPr>
          <w:sz w:val="24"/>
          <w:szCs w:val="10"/>
        </w:rPr>
        <w:t>First hole was a par 5 - and after my first shot I was already on my third shot</w:t>
      </w:r>
    </w:p>
    <w:p w14:paraId="68BBD831" w14:textId="77777777" w:rsidR="002F14AD" w:rsidRPr="002F14AD" w:rsidRDefault="002F14AD" w:rsidP="002F14AD">
      <w:pPr>
        <w:numPr>
          <w:ilvl w:val="0"/>
          <w:numId w:val="37"/>
        </w:numPr>
        <w:jc w:val="left"/>
        <w:rPr>
          <w:sz w:val="24"/>
          <w:szCs w:val="10"/>
        </w:rPr>
      </w:pPr>
      <w:r w:rsidRPr="002F14AD">
        <w:rPr>
          <w:sz w:val="24"/>
          <w:szCs w:val="10"/>
        </w:rPr>
        <w:t>I hit it into the driving range - hit the ball cart guy!</w:t>
      </w:r>
    </w:p>
    <w:p w14:paraId="0961B6D5" w14:textId="77777777" w:rsidR="002F14AD" w:rsidRPr="002F14AD" w:rsidRDefault="002F14AD" w:rsidP="002F14AD">
      <w:pPr>
        <w:numPr>
          <w:ilvl w:val="0"/>
          <w:numId w:val="37"/>
        </w:numPr>
        <w:jc w:val="left"/>
        <w:rPr>
          <w:sz w:val="24"/>
          <w:szCs w:val="10"/>
        </w:rPr>
      </w:pPr>
      <w:r w:rsidRPr="002F14AD">
        <w:rPr>
          <w:sz w:val="24"/>
          <w:szCs w:val="10"/>
        </w:rPr>
        <w:t>1 stoke + penalty stoke = 2 + tee off again = 3</w:t>
      </w:r>
    </w:p>
    <w:p w14:paraId="04AFB37E" w14:textId="77777777" w:rsidR="002F14AD" w:rsidRPr="002F14AD" w:rsidRDefault="002F14AD" w:rsidP="002F14AD">
      <w:pPr>
        <w:numPr>
          <w:ilvl w:val="0"/>
          <w:numId w:val="37"/>
        </w:numPr>
        <w:jc w:val="left"/>
        <w:rPr>
          <w:sz w:val="24"/>
          <w:szCs w:val="10"/>
        </w:rPr>
      </w:pPr>
      <w:r w:rsidRPr="002F14AD">
        <w:rPr>
          <w:sz w:val="24"/>
          <w:szCs w:val="10"/>
        </w:rPr>
        <w:t>then someone behind me introduced a word into my vocabulary that I never knew before</w:t>
      </w:r>
    </w:p>
    <w:p w14:paraId="63859F65" w14:textId="77777777" w:rsidR="002F14AD" w:rsidRPr="002F14AD" w:rsidRDefault="002F14AD" w:rsidP="002F14AD">
      <w:pPr>
        <w:numPr>
          <w:ilvl w:val="0"/>
          <w:numId w:val="37"/>
        </w:numPr>
        <w:jc w:val="left"/>
        <w:rPr>
          <w:sz w:val="24"/>
          <w:szCs w:val="10"/>
        </w:rPr>
      </w:pPr>
      <w:r w:rsidRPr="002F14AD">
        <w:rPr>
          <w:sz w:val="24"/>
          <w:szCs w:val="10"/>
        </w:rPr>
        <w:t>MULLIGAN</w:t>
      </w:r>
    </w:p>
    <w:p w14:paraId="1840CF7E" w14:textId="77777777" w:rsidR="002F14AD" w:rsidRPr="002F14AD" w:rsidRDefault="002F14AD" w:rsidP="002F14AD">
      <w:pPr>
        <w:numPr>
          <w:ilvl w:val="0"/>
          <w:numId w:val="37"/>
        </w:numPr>
        <w:jc w:val="left"/>
        <w:rPr>
          <w:sz w:val="24"/>
          <w:szCs w:val="10"/>
        </w:rPr>
      </w:pPr>
      <w:r w:rsidRPr="002F14AD">
        <w:rPr>
          <w:sz w:val="24"/>
          <w:szCs w:val="10"/>
        </w:rPr>
        <w:t>A mulligan is a term used in golf where you get to take a 2nd shot as if the 1st never happened</w:t>
      </w:r>
    </w:p>
    <w:p w14:paraId="0964DA89" w14:textId="77777777" w:rsidR="002F14AD" w:rsidRPr="002F14AD" w:rsidRDefault="002F14AD" w:rsidP="002F14AD">
      <w:pPr>
        <w:numPr>
          <w:ilvl w:val="0"/>
          <w:numId w:val="37"/>
        </w:numPr>
        <w:jc w:val="left"/>
        <w:rPr>
          <w:sz w:val="24"/>
          <w:szCs w:val="10"/>
        </w:rPr>
      </w:pPr>
      <w:r w:rsidRPr="002F14AD">
        <w:rPr>
          <w:sz w:val="24"/>
          <w:szCs w:val="10"/>
        </w:rPr>
        <w:t>I learned to love that term</w:t>
      </w:r>
    </w:p>
    <w:p w14:paraId="7D20715D" w14:textId="77777777" w:rsidR="002F14AD" w:rsidRPr="002F14AD" w:rsidRDefault="002F14AD" w:rsidP="002F14AD">
      <w:pPr>
        <w:numPr>
          <w:ilvl w:val="0"/>
          <w:numId w:val="37"/>
        </w:numPr>
        <w:jc w:val="left"/>
        <w:rPr>
          <w:sz w:val="24"/>
          <w:szCs w:val="10"/>
        </w:rPr>
      </w:pPr>
      <w:r w:rsidRPr="002F14AD">
        <w:rPr>
          <w:sz w:val="24"/>
          <w:szCs w:val="10"/>
        </w:rPr>
        <w:t>As I played with better players, I discovered that mulligans are frowned upon and not accepted</w:t>
      </w:r>
    </w:p>
    <w:p w14:paraId="4BB4F2EA" w14:textId="77777777" w:rsidR="002F14AD" w:rsidRDefault="002F14AD" w:rsidP="00D91AC8">
      <w:pPr>
        <w:jc w:val="left"/>
        <w:rPr>
          <w:sz w:val="24"/>
          <w:szCs w:val="10"/>
        </w:rPr>
      </w:pPr>
    </w:p>
    <w:p w14:paraId="05B8E4BF" w14:textId="5F1DB768" w:rsidR="002F14AD" w:rsidRPr="00C964C3" w:rsidRDefault="00C964C3" w:rsidP="00D91AC8">
      <w:pPr>
        <w:jc w:val="left"/>
        <w:rPr>
          <w:b/>
          <w:bCs/>
          <w:sz w:val="24"/>
          <w:szCs w:val="10"/>
        </w:rPr>
      </w:pPr>
      <w:r w:rsidRPr="00C964C3">
        <w:rPr>
          <w:b/>
          <w:bCs/>
          <w:sz w:val="24"/>
          <w:szCs w:val="10"/>
        </w:rPr>
        <w:t>C. HOW DO WE ALL STRUGGLE WITH THIS</w:t>
      </w:r>
      <w:r w:rsidR="00BC3836">
        <w:rPr>
          <w:b/>
          <w:bCs/>
          <w:sz w:val="24"/>
          <w:szCs w:val="10"/>
        </w:rPr>
        <w:t>?</w:t>
      </w:r>
    </w:p>
    <w:p w14:paraId="41BB1DDF" w14:textId="77777777" w:rsidR="00C964C3" w:rsidRDefault="00C964C3" w:rsidP="00D91AC8">
      <w:pPr>
        <w:jc w:val="left"/>
        <w:rPr>
          <w:sz w:val="24"/>
          <w:szCs w:val="10"/>
        </w:rPr>
      </w:pPr>
    </w:p>
    <w:p w14:paraId="432407B8" w14:textId="77777777" w:rsidR="00C964C3" w:rsidRPr="00C964C3" w:rsidRDefault="00C964C3" w:rsidP="00C964C3">
      <w:pPr>
        <w:jc w:val="left"/>
        <w:rPr>
          <w:sz w:val="24"/>
          <w:szCs w:val="10"/>
        </w:rPr>
      </w:pPr>
      <w:r w:rsidRPr="00C964C3">
        <w:rPr>
          <w:sz w:val="24"/>
          <w:szCs w:val="10"/>
        </w:rPr>
        <w:t>But wouldn't it be great if we could have mulligans in other areas of life?</w:t>
      </w:r>
    </w:p>
    <w:p w14:paraId="584907A4" w14:textId="77777777" w:rsidR="00C964C3" w:rsidRPr="00C964C3" w:rsidRDefault="00C964C3" w:rsidP="00C964C3">
      <w:pPr>
        <w:numPr>
          <w:ilvl w:val="0"/>
          <w:numId w:val="38"/>
        </w:numPr>
        <w:jc w:val="left"/>
        <w:rPr>
          <w:sz w:val="24"/>
          <w:szCs w:val="10"/>
        </w:rPr>
      </w:pPr>
      <w:r w:rsidRPr="00C964C3">
        <w:rPr>
          <w:sz w:val="24"/>
          <w:szCs w:val="10"/>
        </w:rPr>
        <w:t>bad investment - MULLIGAN</w:t>
      </w:r>
    </w:p>
    <w:p w14:paraId="04B70AB4" w14:textId="77777777" w:rsidR="00C964C3" w:rsidRPr="00C964C3" w:rsidRDefault="00C964C3" w:rsidP="00C964C3">
      <w:pPr>
        <w:numPr>
          <w:ilvl w:val="0"/>
          <w:numId w:val="38"/>
        </w:numPr>
        <w:jc w:val="left"/>
        <w:rPr>
          <w:sz w:val="24"/>
          <w:szCs w:val="10"/>
        </w:rPr>
      </w:pPr>
      <w:r w:rsidRPr="00C964C3">
        <w:rPr>
          <w:sz w:val="24"/>
          <w:szCs w:val="10"/>
        </w:rPr>
        <w:t>bad decision - MULLIGAN</w:t>
      </w:r>
    </w:p>
    <w:p w14:paraId="7D2252FC" w14:textId="77777777" w:rsidR="00C964C3" w:rsidRPr="00C964C3" w:rsidRDefault="00C964C3" w:rsidP="00C964C3">
      <w:pPr>
        <w:numPr>
          <w:ilvl w:val="0"/>
          <w:numId w:val="38"/>
        </w:numPr>
        <w:jc w:val="left"/>
        <w:rPr>
          <w:sz w:val="24"/>
          <w:szCs w:val="10"/>
        </w:rPr>
      </w:pPr>
      <w:r w:rsidRPr="00C964C3">
        <w:rPr>
          <w:sz w:val="24"/>
          <w:szCs w:val="10"/>
        </w:rPr>
        <w:t>bad behaviour - MULLIGAN</w:t>
      </w:r>
    </w:p>
    <w:p w14:paraId="28D68536" w14:textId="77777777" w:rsidR="00C964C3" w:rsidRPr="00C964C3" w:rsidRDefault="00C964C3" w:rsidP="00C964C3">
      <w:pPr>
        <w:numPr>
          <w:ilvl w:val="0"/>
          <w:numId w:val="38"/>
        </w:numPr>
        <w:jc w:val="left"/>
        <w:rPr>
          <w:sz w:val="24"/>
          <w:szCs w:val="10"/>
        </w:rPr>
      </w:pPr>
      <w:r w:rsidRPr="00C964C3">
        <w:rPr>
          <w:sz w:val="24"/>
          <w:szCs w:val="10"/>
        </w:rPr>
        <w:t>messed up as a spouse - MULLIGAN</w:t>
      </w:r>
    </w:p>
    <w:p w14:paraId="48C11F3D" w14:textId="77777777" w:rsidR="00C964C3" w:rsidRPr="00C964C3" w:rsidRDefault="00C964C3" w:rsidP="00C964C3">
      <w:pPr>
        <w:numPr>
          <w:ilvl w:val="0"/>
          <w:numId w:val="38"/>
        </w:numPr>
        <w:jc w:val="left"/>
        <w:rPr>
          <w:sz w:val="24"/>
          <w:szCs w:val="10"/>
        </w:rPr>
      </w:pPr>
      <w:r w:rsidRPr="00C964C3">
        <w:rPr>
          <w:sz w:val="24"/>
          <w:szCs w:val="10"/>
        </w:rPr>
        <w:t>messed up as a parent - MULLIGAN</w:t>
      </w:r>
    </w:p>
    <w:p w14:paraId="67B68C13" w14:textId="77777777" w:rsidR="00C964C3" w:rsidRDefault="00C964C3" w:rsidP="00C964C3">
      <w:pPr>
        <w:jc w:val="left"/>
        <w:rPr>
          <w:sz w:val="24"/>
          <w:szCs w:val="10"/>
        </w:rPr>
      </w:pPr>
    </w:p>
    <w:p w14:paraId="33D850F6" w14:textId="7B9D96FE" w:rsidR="00C964C3" w:rsidRPr="00C964C3" w:rsidRDefault="00C964C3" w:rsidP="00C964C3">
      <w:pPr>
        <w:jc w:val="left"/>
        <w:rPr>
          <w:sz w:val="24"/>
          <w:szCs w:val="10"/>
        </w:rPr>
      </w:pPr>
      <w:r w:rsidRPr="00C964C3">
        <w:rPr>
          <w:sz w:val="24"/>
          <w:szCs w:val="10"/>
        </w:rPr>
        <w:t>And you get to do it all over again with out any penalty or consequences </w:t>
      </w:r>
    </w:p>
    <w:p w14:paraId="71962008" w14:textId="77777777" w:rsidR="00C964C3" w:rsidRDefault="00C964C3" w:rsidP="00C964C3">
      <w:pPr>
        <w:jc w:val="left"/>
        <w:rPr>
          <w:sz w:val="24"/>
          <w:szCs w:val="10"/>
        </w:rPr>
      </w:pPr>
    </w:p>
    <w:p w14:paraId="0CA6B321" w14:textId="6128B434" w:rsidR="00C964C3" w:rsidRPr="00C964C3" w:rsidRDefault="00C964C3" w:rsidP="00C964C3">
      <w:pPr>
        <w:jc w:val="left"/>
        <w:rPr>
          <w:sz w:val="24"/>
          <w:szCs w:val="10"/>
        </w:rPr>
      </w:pPr>
      <w:r w:rsidRPr="00C964C3">
        <w:rPr>
          <w:sz w:val="24"/>
          <w:szCs w:val="10"/>
        </w:rPr>
        <w:t>I'm sure there are times in your life when you wanted a mulligan - a second chance to make something right</w:t>
      </w:r>
    </w:p>
    <w:p w14:paraId="3D0ACE7F" w14:textId="77777777" w:rsidR="00C964C3" w:rsidRDefault="00C964C3" w:rsidP="00D91AC8">
      <w:pPr>
        <w:jc w:val="left"/>
        <w:rPr>
          <w:sz w:val="24"/>
          <w:szCs w:val="10"/>
        </w:rPr>
      </w:pPr>
    </w:p>
    <w:p w14:paraId="6B231AC4" w14:textId="1211F8B6" w:rsidR="00C964C3" w:rsidRPr="00C964C3" w:rsidRDefault="00C964C3" w:rsidP="00D91AC8">
      <w:pPr>
        <w:jc w:val="left"/>
        <w:rPr>
          <w:b/>
          <w:bCs/>
          <w:sz w:val="24"/>
          <w:szCs w:val="10"/>
        </w:rPr>
      </w:pPr>
      <w:r w:rsidRPr="00C964C3">
        <w:rPr>
          <w:b/>
          <w:bCs/>
          <w:sz w:val="24"/>
          <w:szCs w:val="10"/>
        </w:rPr>
        <w:t>D. WHAT DOES THE BIBLE SAY ABOUT THIS</w:t>
      </w:r>
      <w:r w:rsidR="00BC3836">
        <w:rPr>
          <w:b/>
          <w:bCs/>
          <w:sz w:val="24"/>
          <w:szCs w:val="10"/>
        </w:rPr>
        <w:t>?</w:t>
      </w:r>
    </w:p>
    <w:p w14:paraId="7588AC82" w14:textId="77777777" w:rsidR="00C964C3" w:rsidRDefault="00C964C3" w:rsidP="00D91AC8">
      <w:pPr>
        <w:jc w:val="left"/>
        <w:rPr>
          <w:sz w:val="24"/>
          <w:szCs w:val="10"/>
        </w:rPr>
      </w:pPr>
    </w:p>
    <w:p w14:paraId="545B318D" w14:textId="77777777" w:rsidR="00C964C3" w:rsidRPr="00C964C3" w:rsidRDefault="00C964C3" w:rsidP="00C964C3">
      <w:pPr>
        <w:jc w:val="left"/>
        <w:rPr>
          <w:sz w:val="24"/>
          <w:szCs w:val="10"/>
        </w:rPr>
      </w:pPr>
      <w:r w:rsidRPr="00C964C3">
        <w:rPr>
          <w:sz w:val="24"/>
          <w:szCs w:val="10"/>
        </w:rPr>
        <w:t>Here we are in the third week of our series on Real Life Faith</w:t>
      </w:r>
    </w:p>
    <w:p w14:paraId="4988CFB4" w14:textId="77777777" w:rsidR="00C964C3" w:rsidRPr="00C964C3" w:rsidRDefault="00C964C3" w:rsidP="00C964C3">
      <w:pPr>
        <w:numPr>
          <w:ilvl w:val="0"/>
          <w:numId w:val="39"/>
        </w:numPr>
        <w:jc w:val="left"/>
        <w:rPr>
          <w:sz w:val="24"/>
          <w:szCs w:val="10"/>
        </w:rPr>
      </w:pPr>
      <w:r w:rsidRPr="00C964C3">
        <w:rPr>
          <w:sz w:val="24"/>
          <w:szCs w:val="10"/>
        </w:rPr>
        <w:t>we have been looking at the life of Jonah because it is an excellent example of what real life faith often looks like</w:t>
      </w:r>
    </w:p>
    <w:p w14:paraId="2095124C" w14:textId="77777777" w:rsidR="00C964C3" w:rsidRPr="00C964C3" w:rsidRDefault="00C964C3" w:rsidP="00C964C3">
      <w:pPr>
        <w:numPr>
          <w:ilvl w:val="0"/>
          <w:numId w:val="39"/>
        </w:numPr>
        <w:jc w:val="left"/>
        <w:rPr>
          <w:sz w:val="24"/>
          <w:szCs w:val="10"/>
        </w:rPr>
      </w:pPr>
      <w:r w:rsidRPr="00C964C3">
        <w:rPr>
          <w:sz w:val="24"/>
          <w:szCs w:val="10"/>
        </w:rPr>
        <w:t>Jonah is a good, religious, God fearing man - a prophet</w:t>
      </w:r>
    </w:p>
    <w:p w14:paraId="11EBA249" w14:textId="77777777" w:rsidR="00C964C3" w:rsidRPr="00C964C3" w:rsidRDefault="00C964C3" w:rsidP="00C964C3">
      <w:pPr>
        <w:numPr>
          <w:ilvl w:val="0"/>
          <w:numId w:val="39"/>
        </w:numPr>
        <w:jc w:val="left"/>
        <w:rPr>
          <w:sz w:val="24"/>
          <w:szCs w:val="10"/>
        </w:rPr>
      </w:pPr>
      <w:r w:rsidRPr="00C964C3">
        <w:rPr>
          <w:sz w:val="24"/>
          <w:szCs w:val="10"/>
        </w:rPr>
        <w:t>It is his job to tell people what God says - that's pretty much the whole job description</w:t>
      </w:r>
    </w:p>
    <w:p w14:paraId="17BD9899" w14:textId="77777777" w:rsidR="00C964C3" w:rsidRPr="00C964C3" w:rsidRDefault="00C964C3" w:rsidP="00C964C3">
      <w:pPr>
        <w:numPr>
          <w:ilvl w:val="0"/>
          <w:numId w:val="39"/>
        </w:numPr>
        <w:jc w:val="left"/>
        <w:rPr>
          <w:sz w:val="24"/>
          <w:szCs w:val="10"/>
        </w:rPr>
      </w:pPr>
      <w:r w:rsidRPr="00C964C3">
        <w:rPr>
          <w:sz w:val="24"/>
          <w:szCs w:val="10"/>
        </w:rPr>
        <w:t>but there is this one time when God tells him to do something and Jonah takes a pass</w:t>
      </w:r>
    </w:p>
    <w:p w14:paraId="5F93E365" w14:textId="77777777" w:rsidR="00C964C3" w:rsidRPr="00C964C3" w:rsidRDefault="00C964C3" w:rsidP="00C964C3">
      <w:pPr>
        <w:numPr>
          <w:ilvl w:val="0"/>
          <w:numId w:val="39"/>
        </w:numPr>
        <w:jc w:val="left"/>
        <w:rPr>
          <w:sz w:val="24"/>
          <w:szCs w:val="10"/>
        </w:rPr>
      </w:pPr>
      <w:r w:rsidRPr="00C964C3">
        <w:rPr>
          <w:sz w:val="24"/>
          <w:szCs w:val="10"/>
        </w:rPr>
        <w:lastRenderedPageBreak/>
        <w:t>he closes himself off from God and runs away</w:t>
      </w:r>
    </w:p>
    <w:p w14:paraId="47879446" w14:textId="77777777" w:rsidR="00C964C3" w:rsidRPr="00C964C3" w:rsidRDefault="00C964C3" w:rsidP="00C964C3">
      <w:pPr>
        <w:numPr>
          <w:ilvl w:val="0"/>
          <w:numId w:val="39"/>
        </w:numPr>
        <w:jc w:val="left"/>
        <w:rPr>
          <w:sz w:val="24"/>
          <w:szCs w:val="10"/>
        </w:rPr>
      </w:pPr>
      <w:r w:rsidRPr="00C964C3">
        <w:rPr>
          <w:sz w:val="24"/>
          <w:szCs w:val="10"/>
        </w:rPr>
        <w:t>he quickly learns that you can run but you can't hide from God</w:t>
      </w:r>
    </w:p>
    <w:p w14:paraId="37502190" w14:textId="77777777" w:rsidR="00C964C3" w:rsidRPr="00C964C3" w:rsidRDefault="00C964C3" w:rsidP="00C964C3">
      <w:pPr>
        <w:numPr>
          <w:ilvl w:val="0"/>
          <w:numId w:val="39"/>
        </w:numPr>
        <w:jc w:val="left"/>
        <w:rPr>
          <w:sz w:val="24"/>
          <w:szCs w:val="10"/>
        </w:rPr>
      </w:pPr>
      <w:r w:rsidRPr="00C964C3">
        <w:rPr>
          <w:sz w:val="24"/>
          <w:szCs w:val="10"/>
        </w:rPr>
        <w:t>then we have to part of the story we all remember - the big fish/whale</w:t>
      </w:r>
    </w:p>
    <w:p w14:paraId="18246CE1" w14:textId="77777777" w:rsidR="00C964C3" w:rsidRPr="00C964C3" w:rsidRDefault="00C964C3" w:rsidP="00C964C3">
      <w:pPr>
        <w:numPr>
          <w:ilvl w:val="0"/>
          <w:numId w:val="39"/>
        </w:numPr>
        <w:jc w:val="left"/>
        <w:rPr>
          <w:sz w:val="24"/>
          <w:szCs w:val="10"/>
        </w:rPr>
      </w:pPr>
      <w:r w:rsidRPr="00C964C3">
        <w:rPr>
          <w:sz w:val="24"/>
          <w:szCs w:val="10"/>
        </w:rPr>
        <w:t>it is when Jonah hit rock bottom that he reaches out to God</w:t>
      </w:r>
    </w:p>
    <w:p w14:paraId="4871A5DD" w14:textId="77777777" w:rsidR="00C964C3" w:rsidRPr="00C964C3" w:rsidRDefault="00C964C3" w:rsidP="00C964C3">
      <w:pPr>
        <w:numPr>
          <w:ilvl w:val="0"/>
          <w:numId w:val="39"/>
        </w:numPr>
        <w:jc w:val="left"/>
        <w:rPr>
          <w:sz w:val="24"/>
          <w:szCs w:val="10"/>
        </w:rPr>
      </w:pPr>
      <w:r w:rsidRPr="00C964C3">
        <w:rPr>
          <w:sz w:val="24"/>
          <w:szCs w:val="10"/>
        </w:rPr>
        <w:t>he prays for deliverance and God makes the fish vomits Jonah out</w:t>
      </w:r>
    </w:p>
    <w:p w14:paraId="4AF4FCFB" w14:textId="77777777" w:rsidR="00C964C3" w:rsidRPr="00C964C3" w:rsidRDefault="00C964C3" w:rsidP="00C964C3">
      <w:pPr>
        <w:numPr>
          <w:ilvl w:val="0"/>
          <w:numId w:val="39"/>
        </w:numPr>
        <w:jc w:val="left"/>
        <w:rPr>
          <w:sz w:val="24"/>
          <w:szCs w:val="10"/>
        </w:rPr>
      </w:pPr>
      <w:r w:rsidRPr="00C964C3">
        <w:rPr>
          <w:sz w:val="24"/>
          <w:szCs w:val="10"/>
        </w:rPr>
        <w:t>Jonah has received a mulligan from God</w:t>
      </w:r>
    </w:p>
    <w:p w14:paraId="6E0786AF" w14:textId="77777777" w:rsidR="00C964C3" w:rsidRDefault="00C964C3" w:rsidP="00C964C3">
      <w:pPr>
        <w:jc w:val="left"/>
        <w:rPr>
          <w:sz w:val="24"/>
          <w:szCs w:val="10"/>
        </w:rPr>
      </w:pPr>
    </w:p>
    <w:p w14:paraId="339A0007" w14:textId="6734C21B" w:rsidR="00C964C3" w:rsidRPr="00C964C3" w:rsidRDefault="00C964C3" w:rsidP="00C964C3">
      <w:pPr>
        <w:jc w:val="left"/>
        <w:rPr>
          <w:sz w:val="24"/>
          <w:szCs w:val="10"/>
        </w:rPr>
      </w:pPr>
      <w:r w:rsidRPr="00C964C3">
        <w:rPr>
          <w:sz w:val="24"/>
          <w:szCs w:val="10"/>
        </w:rPr>
        <w:t>I like to do mind experiments about what things may have looked like in biblical stories</w:t>
      </w:r>
    </w:p>
    <w:p w14:paraId="35FFD407" w14:textId="77777777" w:rsidR="00C964C3" w:rsidRPr="00C964C3" w:rsidRDefault="00C964C3" w:rsidP="00C964C3">
      <w:pPr>
        <w:numPr>
          <w:ilvl w:val="0"/>
          <w:numId w:val="40"/>
        </w:numPr>
        <w:jc w:val="left"/>
        <w:rPr>
          <w:sz w:val="24"/>
          <w:szCs w:val="10"/>
        </w:rPr>
      </w:pPr>
      <w:r w:rsidRPr="00C964C3">
        <w:rPr>
          <w:sz w:val="24"/>
          <w:szCs w:val="10"/>
        </w:rPr>
        <w:t>When we think of being swallowed by a whale, we may think of Pinocchio - slide</w:t>
      </w:r>
    </w:p>
    <w:p w14:paraId="3275CEF6" w14:textId="77777777" w:rsidR="00C964C3" w:rsidRPr="00C964C3" w:rsidRDefault="00C964C3" w:rsidP="00C964C3">
      <w:pPr>
        <w:numPr>
          <w:ilvl w:val="0"/>
          <w:numId w:val="40"/>
        </w:numPr>
        <w:jc w:val="left"/>
        <w:rPr>
          <w:sz w:val="24"/>
          <w:szCs w:val="10"/>
        </w:rPr>
      </w:pPr>
      <w:r w:rsidRPr="00C964C3">
        <w:rPr>
          <w:sz w:val="24"/>
          <w:szCs w:val="10"/>
        </w:rPr>
        <w:t>Geppetto is swallowed by a whale and is sitting on his boat with a little fire going</w:t>
      </w:r>
    </w:p>
    <w:p w14:paraId="6C91729B" w14:textId="77777777" w:rsidR="00C964C3" w:rsidRPr="00C964C3" w:rsidRDefault="00C964C3" w:rsidP="00C964C3">
      <w:pPr>
        <w:numPr>
          <w:ilvl w:val="0"/>
          <w:numId w:val="40"/>
        </w:numPr>
        <w:jc w:val="left"/>
        <w:rPr>
          <w:sz w:val="24"/>
          <w:szCs w:val="10"/>
        </w:rPr>
      </w:pPr>
      <w:r w:rsidRPr="00C964C3">
        <w:rPr>
          <w:sz w:val="24"/>
          <w:szCs w:val="10"/>
        </w:rPr>
        <w:t>Of course that isn't the anatomy of a whale</w:t>
      </w:r>
    </w:p>
    <w:p w14:paraId="22E689D7" w14:textId="77777777" w:rsidR="00C964C3" w:rsidRPr="00C964C3" w:rsidRDefault="00C964C3" w:rsidP="00C964C3">
      <w:pPr>
        <w:numPr>
          <w:ilvl w:val="0"/>
          <w:numId w:val="40"/>
        </w:numPr>
        <w:jc w:val="left"/>
        <w:rPr>
          <w:sz w:val="24"/>
          <w:szCs w:val="10"/>
        </w:rPr>
      </w:pPr>
      <w:r w:rsidRPr="00C964C3">
        <w:rPr>
          <w:sz w:val="24"/>
          <w:szCs w:val="10"/>
        </w:rPr>
        <w:t>Jonah has been in the digestive system of a whale for 3 days</w:t>
      </w:r>
    </w:p>
    <w:p w14:paraId="0142B561" w14:textId="77777777" w:rsidR="00C964C3" w:rsidRPr="00C964C3" w:rsidRDefault="00C964C3" w:rsidP="00C964C3">
      <w:pPr>
        <w:numPr>
          <w:ilvl w:val="0"/>
          <w:numId w:val="40"/>
        </w:numPr>
        <w:jc w:val="left"/>
        <w:rPr>
          <w:sz w:val="24"/>
          <w:szCs w:val="10"/>
        </w:rPr>
      </w:pPr>
      <w:r w:rsidRPr="00C964C3">
        <w:rPr>
          <w:sz w:val="24"/>
          <w:szCs w:val="10"/>
        </w:rPr>
        <w:t>the digestive acids must have bleached out his skin and hair</w:t>
      </w:r>
    </w:p>
    <w:p w14:paraId="77350D85" w14:textId="77777777" w:rsidR="00C964C3" w:rsidRPr="00C964C3" w:rsidRDefault="00C964C3" w:rsidP="00C964C3">
      <w:pPr>
        <w:numPr>
          <w:ilvl w:val="0"/>
          <w:numId w:val="40"/>
        </w:numPr>
        <w:jc w:val="left"/>
        <w:rPr>
          <w:sz w:val="24"/>
          <w:szCs w:val="10"/>
        </w:rPr>
      </w:pPr>
      <w:r w:rsidRPr="00C964C3">
        <w:rPr>
          <w:sz w:val="24"/>
          <w:szCs w:val="10"/>
        </w:rPr>
        <w:t>I researched "whale vomit" and discovered something called ambergris</w:t>
      </w:r>
    </w:p>
    <w:p w14:paraId="4954ABDE" w14:textId="77777777" w:rsidR="00C964C3" w:rsidRPr="00C964C3" w:rsidRDefault="00C964C3" w:rsidP="00C964C3">
      <w:pPr>
        <w:numPr>
          <w:ilvl w:val="0"/>
          <w:numId w:val="40"/>
        </w:numPr>
        <w:jc w:val="left"/>
        <w:rPr>
          <w:sz w:val="24"/>
          <w:szCs w:val="10"/>
        </w:rPr>
      </w:pPr>
      <w:r w:rsidRPr="00C964C3">
        <w:rPr>
          <w:sz w:val="24"/>
          <w:szCs w:val="10"/>
        </w:rPr>
        <w:t>it is described as floating gold because it is used in the perfume industry</w:t>
      </w:r>
    </w:p>
    <w:p w14:paraId="50522F1A" w14:textId="77777777" w:rsidR="00C964C3" w:rsidRPr="00C964C3" w:rsidRDefault="00C964C3" w:rsidP="00C964C3">
      <w:pPr>
        <w:numPr>
          <w:ilvl w:val="0"/>
          <w:numId w:val="40"/>
        </w:numPr>
        <w:jc w:val="left"/>
        <w:rPr>
          <w:sz w:val="24"/>
          <w:szCs w:val="10"/>
        </w:rPr>
      </w:pPr>
      <w:r w:rsidRPr="00C964C3">
        <w:rPr>
          <w:sz w:val="24"/>
          <w:szCs w:val="10"/>
        </w:rPr>
        <w:t>but it smells really bad - like an outhouse during a heat wave - when it first leaves the whale</w:t>
      </w:r>
    </w:p>
    <w:p w14:paraId="7BE5CEE9" w14:textId="77777777" w:rsidR="00C964C3" w:rsidRPr="00C964C3" w:rsidRDefault="00C964C3" w:rsidP="00C964C3">
      <w:pPr>
        <w:numPr>
          <w:ilvl w:val="0"/>
          <w:numId w:val="40"/>
        </w:numPr>
        <w:jc w:val="left"/>
        <w:rPr>
          <w:sz w:val="24"/>
          <w:szCs w:val="10"/>
        </w:rPr>
      </w:pPr>
      <w:r w:rsidRPr="00C964C3">
        <w:rPr>
          <w:sz w:val="24"/>
          <w:szCs w:val="10"/>
        </w:rPr>
        <w:t>as it dries, it takes on a perfume musky smell</w:t>
      </w:r>
    </w:p>
    <w:p w14:paraId="3A3FB203" w14:textId="77777777" w:rsidR="00C964C3" w:rsidRPr="00C964C3" w:rsidRDefault="00C964C3" w:rsidP="00C964C3">
      <w:pPr>
        <w:numPr>
          <w:ilvl w:val="0"/>
          <w:numId w:val="40"/>
        </w:numPr>
        <w:jc w:val="left"/>
        <w:rPr>
          <w:sz w:val="24"/>
          <w:szCs w:val="10"/>
        </w:rPr>
      </w:pPr>
      <w:r w:rsidRPr="00C964C3">
        <w:rPr>
          <w:sz w:val="24"/>
          <w:szCs w:val="10"/>
        </w:rPr>
        <w:t>So, here is a bleached out man who smells REALLY bad walking into the city</w:t>
      </w:r>
    </w:p>
    <w:p w14:paraId="3363B552" w14:textId="77777777" w:rsidR="00C964C3" w:rsidRDefault="00C964C3" w:rsidP="00C964C3">
      <w:pPr>
        <w:jc w:val="left"/>
        <w:rPr>
          <w:sz w:val="24"/>
          <w:szCs w:val="10"/>
        </w:rPr>
      </w:pPr>
    </w:p>
    <w:p w14:paraId="389CF030" w14:textId="31C6D199" w:rsidR="00C964C3" w:rsidRPr="00C964C3" w:rsidRDefault="00C964C3" w:rsidP="00C964C3">
      <w:pPr>
        <w:jc w:val="left"/>
        <w:rPr>
          <w:sz w:val="24"/>
          <w:szCs w:val="10"/>
        </w:rPr>
      </w:pPr>
      <w:r w:rsidRPr="00C964C3">
        <w:rPr>
          <w:sz w:val="24"/>
          <w:szCs w:val="10"/>
        </w:rPr>
        <w:t>The word of The LORD came unto Jonah the second time. </w:t>
      </w:r>
    </w:p>
    <w:p w14:paraId="77B725C5" w14:textId="77777777" w:rsidR="00C964C3" w:rsidRPr="00C964C3" w:rsidRDefault="00C964C3" w:rsidP="00C964C3">
      <w:pPr>
        <w:numPr>
          <w:ilvl w:val="0"/>
          <w:numId w:val="41"/>
        </w:numPr>
        <w:jc w:val="left"/>
        <w:rPr>
          <w:sz w:val="24"/>
          <w:szCs w:val="10"/>
        </w:rPr>
      </w:pPr>
      <w:r w:rsidRPr="00C964C3">
        <w:rPr>
          <w:sz w:val="24"/>
          <w:szCs w:val="10"/>
        </w:rPr>
        <w:t>Yet, as will be seen, Jonah’s heart still was not the heart of a missionary. </w:t>
      </w:r>
    </w:p>
    <w:p w14:paraId="4830E995" w14:textId="77777777" w:rsidR="00C964C3" w:rsidRPr="00C964C3" w:rsidRDefault="00C964C3" w:rsidP="00C964C3">
      <w:pPr>
        <w:numPr>
          <w:ilvl w:val="0"/>
          <w:numId w:val="41"/>
        </w:numPr>
        <w:jc w:val="left"/>
        <w:rPr>
          <w:sz w:val="24"/>
          <w:szCs w:val="10"/>
        </w:rPr>
      </w:pPr>
      <w:r w:rsidRPr="00C964C3">
        <w:rPr>
          <w:sz w:val="24"/>
          <w:szCs w:val="10"/>
        </w:rPr>
        <w:t>Jonah went in obedience to God’s command, but not with God’s compassionate Spirit.</w:t>
      </w:r>
    </w:p>
    <w:p w14:paraId="177DCC14" w14:textId="77777777" w:rsidR="00C964C3" w:rsidRPr="00C964C3" w:rsidRDefault="00C964C3" w:rsidP="00C964C3">
      <w:pPr>
        <w:numPr>
          <w:ilvl w:val="0"/>
          <w:numId w:val="41"/>
        </w:numPr>
        <w:jc w:val="left"/>
        <w:rPr>
          <w:sz w:val="24"/>
          <w:szCs w:val="10"/>
        </w:rPr>
      </w:pPr>
      <w:r w:rsidRPr="00C964C3">
        <w:rPr>
          <w:sz w:val="24"/>
          <w:szCs w:val="10"/>
        </w:rPr>
        <w:t>When God called Jonah to preach to Nineveh, He told him simply to “preach against it” (1:2). </w:t>
      </w:r>
    </w:p>
    <w:p w14:paraId="500AD1AA" w14:textId="77777777" w:rsidR="00C964C3" w:rsidRPr="00C964C3" w:rsidRDefault="00C964C3" w:rsidP="00C964C3">
      <w:pPr>
        <w:numPr>
          <w:ilvl w:val="0"/>
          <w:numId w:val="41"/>
        </w:numPr>
        <w:jc w:val="left"/>
        <w:rPr>
          <w:sz w:val="24"/>
          <w:szCs w:val="10"/>
        </w:rPr>
      </w:pPr>
      <w:r w:rsidRPr="00C964C3">
        <w:rPr>
          <w:sz w:val="24"/>
          <w:szCs w:val="10"/>
        </w:rPr>
        <w:t>In the renewal of the prophet’s commission, he was told to “proclaim to it the message I give you.” </w:t>
      </w:r>
    </w:p>
    <w:p w14:paraId="4A1A3BA7" w14:textId="77777777" w:rsidR="00C964C3" w:rsidRPr="00C964C3" w:rsidRDefault="00C964C3" w:rsidP="00C964C3">
      <w:pPr>
        <w:numPr>
          <w:ilvl w:val="0"/>
          <w:numId w:val="41"/>
        </w:numPr>
        <w:jc w:val="left"/>
        <w:rPr>
          <w:sz w:val="24"/>
          <w:szCs w:val="10"/>
        </w:rPr>
      </w:pPr>
      <w:r w:rsidRPr="00C964C3">
        <w:rPr>
          <w:sz w:val="24"/>
          <w:szCs w:val="10"/>
        </w:rPr>
        <w:t>it is probable that the exact wording of his message was not made clear to Jonah until he arrived in the Assyrian capital. </w:t>
      </w:r>
    </w:p>
    <w:p w14:paraId="6B6F47C9" w14:textId="77777777" w:rsidR="00C964C3" w:rsidRPr="00C964C3" w:rsidRDefault="00C964C3" w:rsidP="00C964C3">
      <w:pPr>
        <w:numPr>
          <w:ilvl w:val="0"/>
          <w:numId w:val="41"/>
        </w:numPr>
        <w:jc w:val="left"/>
        <w:rPr>
          <w:sz w:val="24"/>
          <w:szCs w:val="10"/>
        </w:rPr>
      </w:pPr>
      <w:r w:rsidRPr="00C964C3">
        <w:rPr>
          <w:sz w:val="24"/>
          <w:szCs w:val="10"/>
        </w:rPr>
        <w:t>Now the words themselves are clear and unmistakable: </w:t>
      </w:r>
    </w:p>
    <w:p w14:paraId="2721ED39" w14:textId="77777777" w:rsidR="00C964C3" w:rsidRPr="00C964C3" w:rsidRDefault="00C964C3" w:rsidP="00C964C3">
      <w:pPr>
        <w:numPr>
          <w:ilvl w:val="0"/>
          <w:numId w:val="41"/>
        </w:numPr>
        <w:jc w:val="left"/>
        <w:rPr>
          <w:sz w:val="24"/>
          <w:szCs w:val="10"/>
        </w:rPr>
      </w:pPr>
      <w:r w:rsidRPr="00C964C3">
        <w:rPr>
          <w:sz w:val="24"/>
          <w:szCs w:val="10"/>
        </w:rPr>
        <w:t>“Forty more days and Nineveh will be overthrown.” </w:t>
      </w:r>
    </w:p>
    <w:p w14:paraId="5B965948" w14:textId="77777777" w:rsidR="00C964C3" w:rsidRPr="00C964C3" w:rsidRDefault="00C964C3" w:rsidP="00C964C3">
      <w:pPr>
        <w:numPr>
          <w:ilvl w:val="0"/>
          <w:numId w:val="41"/>
        </w:numPr>
        <w:jc w:val="left"/>
        <w:rPr>
          <w:sz w:val="24"/>
          <w:szCs w:val="10"/>
        </w:rPr>
      </w:pPr>
      <w:r w:rsidRPr="00C964C3">
        <w:rPr>
          <w:sz w:val="24"/>
          <w:szCs w:val="10"/>
        </w:rPr>
        <w:t>8 words in English but only 5 words in Hebrew</w:t>
      </w:r>
    </w:p>
    <w:p w14:paraId="31EBF420" w14:textId="77777777" w:rsidR="00C964C3" w:rsidRPr="00C964C3" w:rsidRDefault="00C964C3" w:rsidP="00C964C3">
      <w:pPr>
        <w:numPr>
          <w:ilvl w:val="0"/>
          <w:numId w:val="41"/>
        </w:numPr>
        <w:jc w:val="left"/>
        <w:rPr>
          <w:sz w:val="24"/>
          <w:szCs w:val="10"/>
        </w:rPr>
      </w:pPr>
      <w:r w:rsidRPr="00C964C3">
        <w:rPr>
          <w:sz w:val="24"/>
          <w:szCs w:val="10"/>
        </w:rPr>
        <w:t>5 words</w:t>
      </w:r>
    </w:p>
    <w:p w14:paraId="440148B7" w14:textId="77777777" w:rsidR="00C964C3" w:rsidRPr="00C964C3" w:rsidRDefault="00C964C3" w:rsidP="00C964C3">
      <w:pPr>
        <w:numPr>
          <w:ilvl w:val="0"/>
          <w:numId w:val="41"/>
        </w:numPr>
        <w:jc w:val="left"/>
        <w:rPr>
          <w:sz w:val="24"/>
          <w:szCs w:val="10"/>
        </w:rPr>
      </w:pPr>
      <w:r w:rsidRPr="00C964C3">
        <w:rPr>
          <w:sz w:val="24"/>
          <w:szCs w:val="10"/>
        </w:rPr>
        <w:t>The message was brief and pointed. </w:t>
      </w:r>
    </w:p>
    <w:p w14:paraId="004F6D33" w14:textId="77777777" w:rsidR="00C964C3" w:rsidRPr="00C964C3" w:rsidRDefault="00C964C3" w:rsidP="00C964C3">
      <w:pPr>
        <w:numPr>
          <w:ilvl w:val="0"/>
          <w:numId w:val="41"/>
        </w:numPr>
        <w:jc w:val="left"/>
        <w:rPr>
          <w:sz w:val="24"/>
          <w:szCs w:val="10"/>
        </w:rPr>
      </w:pPr>
      <w:r w:rsidRPr="00C964C3">
        <w:rPr>
          <w:sz w:val="24"/>
          <w:szCs w:val="10"/>
        </w:rPr>
        <w:t>It made such a profound impression upon the hearers the whole city was moved. </w:t>
      </w:r>
    </w:p>
    <w:p w14:paraId="021CF368" w14:textId="77777777" w:rsidR="00C964C3" w:rsidRPr="00C964C3" w:rsidRDefault="00C964C3" w:rsidP="00C964C3">
      <w:pPr>
        <w:numPr>
          <w:ilvl w:val="0"/>
          <w:numId w:val="41"/>
        </w:numPr>
        <w:jc w:val="left"/>
        <w:rPr>
          <w:sz w:val="24"/>
          <w:szCs w:val="10"/>
        </w:rPr>
      </w:pPr>
      <w:r w:rsidRPr="00C964C3">
        <w:rPr>
          <w:sz w:val="24"/>
          <w:szCs w:val="10"/>
        </w:rPr>
        <w:t>The king came down from his throne, exchanged his purple robes for sackcloth, and sat in ashes. </w:t>
      </w:r>
    </w:p>
    <w:p w14:paraId="2BB280E6" w14:textId="77777777" w:rsidR="00C964C3" w:rsidRPr="00C964C3" w:rsidRDefault="00C964C3" w:rsidP="00C964C3">
      <w:pPr>
        <w:numPr>
          <w:ilvl w:val="0"/>
          <w:numId w:val="41"/>
        </w:numPr>
        <w:jc w:val="left"/>
        <w:rPr>
          <w:sz w:val="24"/>
          <w:szCs w:val="10"/>
        </w:rPr>
      </w:pPr>
      <w:r w:rsidRPr="00C964C3">
        <w:rPr>
          <w:sz w:val="24"/>
          <w:szCs w:val="10"/>
        </w:rPr>
        <w:t>A general fast was called. </w:t>
      </w:r>
    </w:p>
    <w:p w14:paraId="7A07CE88" w14:textId="77777777" w:rsidR="00C964C3" w:rsidRPr="00C964C3" w:rsidRDefault="00C964C3" w:rsidP="00C964C3">
      <w:pPr>
        <w:numPr>
          <w:ilvl w:val="0"/>
          <w:numId w:val="41"/>
        </w:numPr>
        <w:jc w:val="left"/>
        <w:rPr>
          <w:sz w:val="24"/>
          <w:szCs w:val="10"/>
        </w:rPr>
      </w:pPr>
      <w:r w:rsidRPr="00C964C3">
        <w:rPr>
          <w:sz w:val="24"/>
          <w:szCs w:val="10"/>
        </w:rPr>
        <w:t>Even animals were denied food and water.</w:t>
      </w:r>
    </w:p>
    <w:p w14:paraId="188B334E" w14:textId="77777777" w:rsidR="00C964C3" w:rsidRPr="00C964C3" w:rsidRDefault="00C964C3" w:rsidP="00C964C3">
      <w:pPr>
        <w:numPr>
          <w:ilvl w:val="0"/>
          <w:numId w:val="41"/>
        </w:numPr>
        <w:jc w:val="left"/>
        <w:rPr>
          <w:sz w:val="24"/>
          <w:szCs w:val="10"/>
        </w:rPr>
      </w:pPr>
      <w:r w:rsidRPr="00C964C3">
        <w:rPr>
          <w:sz w:val="24"/>
          <w:szCs w:val="10"/>
        </w:rPr>
        <w:t>The scene comes to an end with a report of God’s reaction. </w:t>
      </w:r>
    </w:p>
    <w:p w14:paraId="2F3BE4D2" w14:textId="77777777" w:rsidR="00C964C3" w:rsidRPr="00C964C3" w:rsidRDefault="00C964C3" w:rsidP="00C964C3">
      <w:pPr>
        <w:numPr>
          <w:ilvl w:val="0"/>
          <w:numId w:val="41"/>
        </w:numPr>
        <w:jc w:val="left"/>
        <w:rPr>
          <w:sz w:val="24"/>
          <w:szCs w:val="10"/>
        </w:rPr>
      </w:pPr>
      <w:r w:rsidRPr="00C964C3">
        <w:rPr>
          <w:sz w:val="24"/>
          <w:szCs w:val="10"/>
        </w:rPr>
        <w:t>Having seen the repentance of the citizens of Nineveh, God calls off the announced punishment. </w:t>
      </w:r>
    </w:p>
    <w:p w14:paraId="27C60995" w14:textId="77777777" w:rsidR="00C964C3" w:rsidRPr="00C964C3" w:rsidRDefault="00C964C3" w:rsidP="00C964C3">
      <w:pPr>
        <w:numPr>
          <w:ilvl w:val="0"/>
          <w:numId w:val="41"/>
        </w:numPr>
        <w:jc w:val="left"/>
        <w:rPr>
          <w:sz w:val="24"/>
          <w:szCs w:val="10"/>
        </w:rPr>
      </w:pPr>
      <w:r w:rsidRPr="00C964C3">
        <w:rPr>
          <w:sz w:val="24"/>
          <w:szCs w:val="10"/>
        </w:rPr>
        <w:t>Now the question, “What will happen to sinful Nineveh?” finds its answer. </w:t>
      </w:r>
    </w:p>
    <w:p w14:paraId="736A62EE" w14:textId="77777777" w:rsidR="00C964C3" w:rsidRPr="00C964C3" w:rsidRDefault="00C964C3" w:rsidP="00C964C3">
      <w:pPr>
        <w:numPr>
          <w:ilvl w:val="0"/>
          <w:numId w:val="41"/>
        </w:numPr>
        <w:jc w:val="left"/>
        <w:rPr>
          <w:sz w:val="24"/>
          <w:szCs w:val="10"/>
        </w:rPr>
      </w:pPr>
      <w:r w:rsidRPr="00C964C3">
        <w:rPr>
          <w:sz w:val="24"/>
          <w:szCs w:val="10"/>
        </w:rPr>
        <w:t>The people have heard the prophet’s message and repented, and the scheduled destruction has been called off.</w:t>
      </w:r>
    </w:p>
    <w:p w14:paraId="48A2A94C" w14:textId="77777777" w:rsidR="00C964C3" w:rsidRDefault="00C964C3" w:rsidP="00D91AC8">
      <w:pPr>
        <w:jc w:val="left"/>
        <w:rPr>
          <w:sz w:val="24"/>
          <w:szCs w:val="10"/>
        </w:rPr>
      </w:pPr>
    </w:p>
    <w:p w14:paraId="2F31E85C" w14:textId="567F0F1F" w:rsidR="00C964C3" w:rsidRPr="00C964C3" w:rsidRDefault="00C964C3" w:rsidP="00D91AC8">
      <w:pPr>
        <w:jc w:val="left"/>
        <w:rPr>
          <w:b/>
          <w:bCs/>
          <w:sz w:val="24"/>
          <w:szCs w:val="10"/>
        </w:rPr>
      </w:pPr>
      <w:r w:rsidRPr="00C964C3">
        <w:rPr>
          <w:b/>
          <w:bCs/>
          <w:sz w:val="24"/>
          <w:szCs w:val="10"/>
        </w:rPr>
        <w:t>E. WHAT SHOULD YOU DO ABOUT THIS</w:t>
      </w:r>
      <w:r w:rsidR="00BC3836">
        <w:rPr>
          <w:b/>
          <w:bCs/>
          <w:sz w:val="24"/>
          <w:szCs w:val="10"/>
        </w:rPr>
        <w:t>?</w:t>
      </w:r>
    </w:p>
    <w:p w14:paraId="30532311" w14:textId="77777777" w:rsidR="00C964C3" w:rsidRDefault="00C964C3" w:rsidP="00D91AC8">
      <w:pPr>
        <w:jc w:val="left"/>
        <w:rPr>
          <w:sz w:val="24"/>
          <w:szCs w:val="10"/>
        </w:rPr>
      </w:pPr>
    </w:p>
    <w:p w14:paraId="1774D8E8" w14:textId="77777777" w:rsidR="00C964C3" w:rsidRPr="00C964C3" w:rsidRDefault="00C964C3" w:rsidP="00C964C3">
      <w:pPr>
        <w:jc w:val="left"/>
        <w:rPr>
          <w:sz w:val="24"/>
          <w:szCs w:val="10"/>
        </w:rPr>
      </w:pPr>
      <w:r w:rsidRPr="00C964C3">
        <w:rPr>
          <w:sz w:val="24"/>
          <w:szCs w:val="10"/>
        </w:rPr>
        <w:t>If Jonah is an example of real life faith, what can we learn from this passage as it relates to our faith today?</w:t>
      </w:r>
    </w:p>
    <w:p w14:paraId="43ECD702" w14:textId="77777777" w:rsidR="00C964C3" w:rsidRDefault="00C964C3" w:rsidP="00C964C3">
      <w:pPr>
        <w:jc w:val="left"/>
        <w:rPr>
          <w:sz w:val="24"/>
          <w:szCs w:val="10"/>
        </w:rPr>
      </w:pPr>
    </w:p>
    <w:p w14:paraId="78B1F3CD" w14:textId="506EC0F2" w:rsidR="00C964C3" w:rsidRPr="00C964C3" w:rsidRDefault="00C964C3" w:rsidP="00C964C3">
      <w:pPr>
        <w:jc w:val="left"/>
        <w:rPr>
          <w:sz w:val="24"/>
          <w:szCs w:val="10"/>
        </w:rPr>
      </w:pPr>
      <w:r w:rsidRPr="00C964C3">
        <w:rPr>
          <w:sz w:val="24"/>
          <w:szCs w:val="10"/>
        </w:rPr>
        <w:t>I want to share with you three things...</w:t>
      </w:r>
    </w:p>
    <w:p w14:paraId="7DC3EC3F" w14:textId="77777777" w:rsidR="00C964C3" w:rsidRDefault="00C964C3" w:rsidP="00C964C3">
      <w:pPr>
        <w:jc w:val="left"/>
        <w:rPr>
          <w:b/>
          <w:bCs/>
          <w:sz w:val="24"/>
          <w:szCs w:val="10"/>
        </w:rPr>
      </w:pPr>
    </w:p>
    <w:p w14:paraId="5DE2F02A" w14:textId="7001526C" w:rsidR="00C964C3" w:rsidRPr="00C964C3" w:rsidRDefault="00C964C3" w:rsidP="00C964C3">
      <w:pPr>
        <w:jc w:val="left"/>
        <w:rPr>
          <w:sz w:val="24"/>
          <w:szCs w:val="10"/>
        </w:rPr>
      </w:pPr>
      <w:r w:rsidRPr="00C964C3">
        <w:rPr>
          <w:b/>
          <w:bCs/>
          <w:sz w:val="24"/>
          <w:szCs w:val="10"/>
        </w:rPr>
        <w:t>1. God Gives </w:t>
      </w:r>
      <w:r w:rsidRPr="00C964C3">
        <w:rPr>
          <w:b/>
          <w:bCs/>
          <w:sz w:val="24"/>
          <w:szCs w:val="10"/>
          <w:u w:val="single"/>
        </w:rPr>
        <w:t>Second Chances</w:t>
      </w:r>
      <w:r w:rsidRPr="00C964C3">
        <w:rPr>
          <w:b/>
          <w:bCs/>
          <w:sz w:val="24"/>
          <w:szCs w:val="10"/>
        </w:rPr>
        <w:t> </w:t>
      </w:r>
    </w:p>
    <w:p w14:paraId="3E052900" w14:textId="77777777" w:rsidR="00C964C3" w:rsidRDefault="00C964C3" w:rsidP="00C964C3">
      <w:pPr>
        <w:jc w:val="left"/>
        <w:rPr>
          <w:sz w:val="24"/>
          <w:szCs w:val="10"/>
        </w:rPr>
      </w:pPr>
    </w:p>
    <w:p w14:paraId="66245C4A" w14:textId="604B2632" w:rsidR="00C964C3" w:rsidRPr="00C964C3" w:rsidRDefault="00C964C3" w:rsidP="00C964C3">
      <w:pPr>
        <w:jc w:val="left"/>
        <w:rPr>
          <w:sz w:val="24"/>
          <w:szCs w:val="10"/>
        </w:rPr>
      </w:pPr>
      <w:r w:rsidRPr="00C964C3">
        <w:rPr>
          <w:sz w:val="24"/>
          <w:szCs w:val="10"/>
        </w:rPr>
        <w:lastRenderedPageBreak/>
        <w:t>Then the word of the Lord came to Jonah a second time. Jonah 3:1</w:t>
      </w:r>
    </w:p>
    <w:p w14:paraId="6FADAC48" w14:textId="77777777" w:rsidR="00C964C3" w:rsidRDefault="00C964C3" w:rsidP="00C964C3">
      <w:pPr>
        <w:jc w:val="left"/>
        <w:rPr>
          <w:sz w:val="24"/>
          <w:szCs w:val="10"/>
        </w:rPr>
      </w:pPr>
    </w:p>
    <w:p w14:paraId="1BF56557" w14:textId="6702C0DC" w:rsidR="00C964C3" w:rsidRPr="00C964C3" w:rsidRDefault="00C964C3" w:rsidP="00C964C3">
      <w:pPr>
        <w:jc w:val="left"/>
        <w:rPr>
          <w:sz w:val="24"/>
          <w:szCs w:val="10"/>
        </w:rPr>
      </w:pPr>
      <w:r w:rsidRPr="00C964C3">
        <w:rPr>
          <w:sz w:val="24"/>
          <w:szCs w:val="10"/>
        </w:rPr>
        <w:t>Ok lets all be real today - we have all goofed up.</w:t>
      </w:r>
    </w:p>
    <w:p w14:paraId="303D8802" w14:textId="77777777" w:rsidR="00C964C3" w:rsidRPr="00C964C3" w:rsidRDefault="00C964C3" w:rsidP="00C964C3">
      <w:pPr>
        <w:numPr>
          <w:ilvl w:val="0"/>
          <w:numId w:val="42"/>
        </w:numPr>
        <w:jc w:val="left"/>
        <w:rPr>
          <w:sz w:val="24"/>
          <w:szCs w:val="10"/>
        </w:rPr>
      </w:pPr>
      <w:r w:rsidRPr="00C964C3">
        <w:rPr>
          <w:sz w:val="24"/>
          <w:szCs w:val="10"/>
        </w:rPr>
        <w:t>every person hearing me today has messed up at sometime in their life</w:t>
      </w:r>
    </w:p>
    <w:p w14:paraId="4397808E" w14:textId="77777777" w:rsidR="00C964C3" w:rsidRPr="00C964C3" w:rsidRDefault="00C964C3" w:rsidP="00C964C3">
      <w:pPr>
        <w:numPr>
          <w:ilvl w:val="0"/>
          <w:numId w:val="42"/>
        </w:numPr>
        <w:jc w:val="left"/>
        <w:rPr>
          <w:sz w:val="24"/>
          <w:szCs w:val="10"/>
        </w:rPr>
      </w:pPr>
      <w:r w:rsidRPr="00C964C3">
        <w:rPr>
          <w:sz w:val="24"/>
          <w:szCs w:val="10"/>
        </w:rPr>
        <w:t>no one is immune from poor decisions</w:t>
      </w:r>
    </w:p>
    <w:p w14:paraId="262B9A89" w14:textId="77777777" w:rsidR="00C964C3" w:rsidRPr="00C964C3" w:rsidRDefault="00C964C3" w:rsidP="00C964C3">
      <w:pPr>
        <w:numPr>
          <w:ilvl w:val="0"/>
          <w:numId w:val="42"/>
        </w:numPr>
        <w:jc w:val="left"/>
        <w:rPr>
          <w:sz w:val="24"/>
          <w:szCs w:val="10"/>
        </w:rPr>
      </w:pPr>
      <w:r w:rsidRPr="00C964C3">
        <w:rPr>
          <w:sz w:val="24"/>
          <w:szCs w:val="10"/>
        </w:rPr>
        <w:t>in our faith, all of us have fallen short of God's expectations</w:t>
      </w:r>
    </w:p>
    <w:p w14:paraId="36946346" w14:textId="77777777" w:rsidR="00C964C3" w:rsidRDefault="00C964C3" w:rsidP="00C964C3">
      <w:pPr>
        <w:jc w:val="left"/>
        <w:rPr>
          <w:sz w:val="24"/>
          <w:szCs w:val="10"/>
        </w:rPr>
      </w:pPr>
    </w:p>
    <w:p w14:paraId="71D4302A" w14:textId="74B749BA" w:rsidR="00C964C3" w:rsidRPr="00C964C3" w:rsidRDefault="00C964C3" w:rsidP="00C964C3">
      <w:pPr>
        <w:jc w:val="left"/>
        <w:rPr>
          <w:sz w:val="24"/>
          <w:szCs w:val="10"/>
        </w:rPr>
      </w:pPr>
      <w:r w:rsidRPr="00C964C3">
        <w:rPr>
          <w:sz w:val="24"/>
          <w:szCs w:val="10"/>
        </w:rPr>
        <w:t>Now, we can either except that reality or deny it</w:t>
      </w:r>
    </w:p>
    <w:p w14:paraId="7448B683" w14:textId="77777777" w:rsidR="00C964C3" w:rsidRPr="00C964C3" w:rsidRDefault="00C964C3" w:rsidP="00C964C3">
      <w:pPr>
        <w:numPr>
          <w:ilvl w:val="0"/>
          <w:numId w:val="43"/>
        </w:numPr>
        <w:jc w:val="left"/>
        <w:rPr>
          <w:sz w:val="24"/>
          <w:szCs w:val="10"/>
        </w:rPr>
      </w:pPr>
      <w:r w:rsidRPr="00C964C3">
        <w:rPr>
          <w:sz w:val="24"/>
          <w:szCs w:val="10"/>
        </w:rPr>
        <w:t>when we except it and move on - God gives us a second chance</w:t>
      </w:r>
    </w:p>
    <w:p w14:paraId="248EB827" w14:textId="77777777" w:rsidR="00C964C3" w:rsidRPr="00C964C3" w:rsidRDefault="00C964C3" w:rsidP="00C964C3">
      <w:pPr>
        <w:numPr>
          <w:ilvl w:val="0"/>
          <w:numId w:val="43"/>
        </w:numPr>
        <w:jc w:val="left"/>
        <w:rPr>
          <w:sz w:val="24"/>
          <w:szCs w:val="10"/>
        </w:rPr>
      </w:pPr>
      <w:r w:rsidRPr="00C964C3">
        <w:rPr>
          <w:sz w:val="24"/>
          <w:szCs w:val="10"/>
        </w:rPr>
        <w:t>Our failures can leave us feeling that God could never use us again, </w:t>
      </w:r>
    </w:p>
    <w:p w14:paraId="123B6DB0" w14:textId="77777777" w:rsidR="00C964C3" w:rsidRPr="00C964C3" w:rsidRDefault="00C964C3" w:rsidP="00C964C3">
      <w:pPr>
        <w:numPr>
          <w:ilvl w:val="0"/>
          <w:numId w:val="43"/>
        </w:numPr>
        <w:jc w:val="left"/>
        <w:rPr>
          <w:sz w:val="24"/>
          <w:szCs w:val="10"/>
        </w:rPr>
      </w:pPr>
      <w:r w:rsidRPr="00C964C3">
        <w:rPr>
          <w:sz w:val="24"/>
          <w:szCs w:val="10"/>
        </w:rPr>
        <w:t>that God could never bless us again, </w:t>
      </w:r>
    </w:p>
    <w:p w14:paraId="0CEBB149" w14:textId="77777777" w:rsidR="00C964C3" w:rsidRPr="00C964C3" w:rsidRDefault="00C964C3" w:rsidP="00C964C3">
      <w:pPr>
        <w:numPr>
          <w:ilvl w:val="0"/>
          <w:numId w:val="43"/>
        </w:numPr>
        <w:jc w:val="left"/>
        <w:rPr>
          <w:sz w:val="24"/>
          <w:szCs w:val="10"/>
        </w:rPr>
      </w:pPr>
      <w:r w:rsidRPr="00C964C3">
        <w:rPr>
          <w:sz w:val="24"/>
          <w:szCs w:val="10"/>
        </w:rPr>
        <w:t>and that we are useless in God ‘s work and to God’s plan.</w:t>
      </w:r>
    </w:p>
    <w:p w14:paraId="2EFA7465" w14:textId="77777777" w:rsidR="00C964C3" w:rsidRDefault="00C964C3" w:rsidP="00C964C3">
      <w:pPr>
        <w:jc w:val="left"/>
        <w:rPr>
          <w:sz w:val="24"/>
          <w:szCs w:val="10"/>
        </w:rPr>
      </w:pPr>
    </w:p>
    <w:p w14:paraId="48FD07C6" w14:textId="75B15443" w:rsidR="00C964C3" w:rsidRPr="00C964C3" w:rsidRDefault="00C964C3" w:rsidP="00C964C3">
      <w:pPr>
        <w:jc w:val="left"/>
        <w:rPr>
          <w:sz w:val="24"/>
          <w:szCs w:val="10"/>
        </w:rPr>
      </w:pPr>
      <w:r w:rsidRPr="00C964C3">
        <w:rPr>
          <w:sz w:val="24"/>
          <w:szCs w:val="10"/>
        </w:rPr>
        <w:t>But Jonah shows that God is a God of second chances</w:t>
      </w:r>
    </w:p>
    <w:p w14:paraId="2E2010FF" w14:textId="77777777" w:rsidR="00C964C3" w:rsidRPr="00C964C3" w:rsidRDefault="00C964C3" w:rsidP="00C964C3">
      <w:pPr>
        <w:jc w:val="left"/>
        <w:rPr>
          <w:sz w:val="24"/>
          <w:szCs w:val="10"/>
        </w:rPr>
      </w:pPr>
    </w:p>
    <w:p w14:paraId="1F38C6DA" w14:textId="77777777" w:rsidR="00C964C3" w:rsidRPr="00C964C3" w:rsidRDefault="00C964C3" w:rsidP="00C964C3">
      <w:pPr>
        <w:jc w:val="left"/>
        <w:rPr>
          <w:sz w:val="24"/>
          <w:szCs w:val="10"/>
        </w:rPr>
      </w:pPr>
      <w:r w:rsidRPr="00C964C3">
        <w:rPr>
          <w:b/>
          <w:bCs/>
          <w:sz w:val="24"/>
          <w:szCs w:val="10"/>
        </w:rPr>
        <w:t>2. God Still Had A </w:t>
      </w:r>
      <w:r w:rsidRPr="00C964C3">
        <w:rPr>
          <w:b/>
          <w:bCs/>
          <w:sz w:val="24"/>
          <w:szCs w:val="10"/>
          <w:u w:val="single"/>
        </w:rPr>
        <w:t>Plan</w:t>
      </w:r>
      <w:r w:rsidRPr="00C964C3">
        <w:rPr>
          <w:b/>
          <w:bCs/>
          <w:sz w:val="24"/>
          <w:szCs w:val="10"/>
        </w:rPr>
        <w:t> For Our Life.</w:t>
      </w:r>
    </w:p>
    <w:p w14:paraId="6E877AE8" w14:textId="77777777" w:rsidR="00C964C3" w:rsidRDefault="00C964C3" w:rsidP="00C964C3">
      <w:pPr>
        <w:jc w:val="left"/>
        <w:rPr>
          <w:sz w:val="24"/>
          <w:szCs w:val="10"/>
        </w:rPr>
      </w:pPr>
    </w:p>
    <w:p w14:paraId="60316638" w14:textId="59500974" w:rsidR="00C964C3" w:rsidRPr="00C964C3" w:rsidRDefault="00C964C3" w:rsidP="00C964C3">
      <w:pPr>
        <w:jc w:val="left"/>
        <w:rPr>
          <w:sz w:val="24"/>
          <w:szCs w:val="10"/>
        </w:rPr>
      </w:pPr>
      <w:r w:rsidRPr="00C964C3">
        <w:rPr>
          <w:sz w:val="24"/>
          <w:szCs w:val="10"/>
        </w:rPr>
        <w:t>“Go to the great city of Nineveh and proclaim to it the message I give you.” Jonah 3:2</w:t>
      </w:r>
    </w:p>
    <w:p w14:paraId="666F9FE1" w14:textId="77777777" w:rsidR="00C964C3" w:rsidRDefault="00C964C3" w:rsidP="00C964C3">
      <w:pPr>
        <w:jc w:val="left"/>
        <w:rPr>
          <w:sz w:val="24"/>
          <w:szCs w:val="10"/>
        </w:rPr>
      </w:pPr>
    </w:p>
    <w:p w14:paraId="622B680E" w14:textId="5E831954" w:rsidR="00C964C3" w:rsidRPr="00C964C3" w:rsidRDefault="00C964C3" w:rsidP="00C964C3">
      <w:pPr>
        <w:jc w:val="left"/>
        <w:rPr>
          <w:sz w:val="24"/>
          <w:szCs w:val="10"/>
        </w:rPr>
      </w:pPr>
      <w:r w:rsidRPr="00C964C3">
        <w:rPr>
          <w:sz w:val="24"/>
          <w:szCs w:val="10"/>
        </w:rPr>
        <w:t>For I know the plans I have for you,” declares the Lord, “plans to prosper you and not to harm you, plans to give you hope and a future. Jeremiah 29:11</w:t>
      </w:r>
    </w:p>
    <w:p w14:paraId="3643C8A3" w14:textId="77777777" w:rsidR="00C964C3" w:rsidRPr="00C964C3" w:rsidRDefault="00C964C3" w:rsidP="00C964C3">
      <w:pPr>
        <w:jc w:val="left"/>
        <w:rPr>
          <w:sz w:val="24"/>
          <w:szCs w:val="10"/>
        </w:rPr>
      </w:pPr>
    </w:p>
    <w:p w14:paraId="6174F01A" w14:textId="77777777" w:rsidR="00C964C3" w:rsidRPr="00C964C3" w:rsidRDefault="00C964C3" w:rsidP="00C964C3">
      <w:pPr>
        <w:jc w:val="left"/>
        <w:rPr>
          <w:sz w:val="24"/>
          <w:szCs w:val="10"/>
        </w:rPr>
      </w:pPr>
      <w:r w:rsidRPr="00C964C3">
        <w:rPr>
          <w:sz w:val="24"/>
          <w:szCs w:val="10"/>
        </w:rPr>
        <w:t>We serve an awesome God! He has plans for each of us and we can’t fail enough to ever change those plans. </w:t>
      </w:r>
    </w:p>
    <w:p w14:paraId="5E2BFBF2" w14:textId="77777777" w:rsidR="00C964C3" w:rsidRPr="00C964C3" w:rsidRDefault="00C964C3" w:rsidP="00C964C3">
      <w:pPr>
        <w:numPr>
          <w:ilvl w:val="0"/>
          <w:numId w:val="44"/>
        </w:numPr>
        <w:jc w:val="left"/>
        <w:rPr>
          <w:sz w:val="24"/>
          <w:szCs w:val="10"/>
        </w:rPr>
      </w:pPr>
      <w:r w:rsidRPr="00C964C3">
        <w:rPr>
          <w:sz w:val="24"/>
          <w:szCs w:val="10"/>
        </w:rPr>
        <w:t>Jonah had failed when he was first called to go to Nineveh, but his failure was only temporary. </w:t>
      </w:r>
    </w:p>
    <w:p w14:paraId="586D5F56" w14:textId="77777777" w:rsidR="00C964C3" w:rsidRPr="00C964C3" w:rsidRDefault="00C964C3" w:rsidP="00C964C3">
      <w:pPr>
        <w:numPr>
          <w:ilvl w:val="0"/>
          <w:numId w:val="44"/>
        </w:numPr>
        <w:jc w:val="left"/>
        <w:rPr>
          <w:sz w:val="24"/>
          <w:szCs w:val="10"/>
        </w:rPr>
      </w:pPr>
      <w:r w:rsidRPr="00C964C3">
        <w:rPr>
          <w:sz w:val="24"/>
          <w:szCs w:val="10"/>
        </w:rPr>
        <w:t>It has been said that failure is not fatal and does not have to be final. </w:t>
      </w:r>
    </w:p>
    <w:p w14:paraId="76EF39B6" w14:textId="77777777" w:rsidR="00C964C3" w:rsidRPr="00C964C3" w:rsidRDefault="00C964C3" w:rsidP="00C964C3">
      <w:pPr>
        <w:numPr>
          <w:ilvl w:val="0"/>
          <w:numId w:val="44"/>
        </w:numPr>
        <w:jc w:val="left"/>
        <w:rPr>
          <w:sz w:val="24"/>
          <w:szCs w:val="10"/>
        </w:rPr>
      </w:pPr>
      <w:r w:rsidRPr="00C964C3">
        <w:rPr>
          <w:sz w:val="24"/>
          <w:szCs w:val="10"/>
        </w:rPr>
        <w:t>There is a huge difference between “failing” at something and being a failure. </w:t>
      </w:r>
    </w:p>
    <w:p w14:paraId="5285E24B" w14:textId="77777777" w:rsidR="00C964C3" w:rsidRPr="00C964C3" w:rsidRDefault="00C964C3" w:rsidP="00C964C3">
      <w:pPr>
        <w:numPr>
          <w:ilvl w:val="0"/>
          <w:numId w:val="44"/>
        </w:numPr>
        <w:jc w:val="left"/>
        <w:rPr>
          <w:sz w:val="24"/>
          <w:szCs w:val="10"/>
        </w:rPr>
      </w:pPr>
      <w:r w:rsidRPr="00C964C3">
        <w:rPr>
          <w:sz w:val="24"/>
          <w:szCs w:val="10"/>
        </w:rPr>
        <w:t>And Jonah isn’t the only person in the Bible who “failed” God at some point. </w:t>
      </w:r>
    </w:p>
    <w:p w14:paraId="754735BA" w14:textId="77777777" w:rsidR="00C964C3" w:rsidRPr="00C964C3" w:rsidRDefault="00C964C3" w:rsidP="00C964C3">
      <w:pPr>
        <w:numPr>
          <w:ilvl w:val="0"/>
          <w:numId w:val="44"/>
        </w:numPr>
        <w:jc w:val="left"/>
        <w:rPr>
          <w:sz w:val="24"/>
          <w:szCs w:val="10"/>
        </w:rPr>
      </w:pPr>
      <w:r w:rsidRPr="00C964C3">
        <w:rPr>
          <w:sz w:val="24"/>
          <w:szCs w:val="10"/>
        </w:rPr>
        <w:t>Let’s take a look at some of those others that failed and found that God didn’t give up on them.</w:t>
      </w:r>
    </w:p>
    <w:p w14:paraId="5C1BDD9E" w14:textId="77777777" w:rsidR="00C964C3" w:rsidRDefault="00C964C3" w:rsidP="00C964C3">
      <w:pPr>
        <w:jc w:val="left"/>
        <w:rPr>
          <w:sz w:val="24"/>
          <w:szCs w:val="10"/>
        </w:rPr>
      </w:pPr>
    </w:p>
    <w:p w14:paraId="47E522A5" w14:textId="635557F2" w:rsidR="00C964C3" w:rsidRPr="00C964C3" w:rsidRDefault="00C964C3" w:rsidP="00C964C3">
      <w:pPr>
        <w:jc w:val="left"/>
        <w:rPr>
          <w:sz w:val="24"/>
          <w:szCs w:val="10"/>
        </w:rPr>
      </w:pPr>
      <w:r w:rsidRPr="00C964C3">
        <w:rPr>
          <w:sz w:val="24"/>
          <w:szCs w:val="10"/>
        </w:rPr>
        <w:t>Abraham: God promised him that his wife, Sarah, would give him a son. But what does Abraham do? He decides to help God out and has a child by his wife’s servant. He “failed” to believe God but God didn’t give up on him. God made Abraham the “father of many nations”.</w:t>
      </w:r>
    </w:p>
    <w:p w14:paraId="2B519B9E" w14:textId="77777777" w:rsidR="00C964C3" w:rsidRDefault="00C964C3" w:rsidP="00C964C3">
      <w:pPr>
        <w:jc w:val="left"/>
        <w:rPr>
          <w:sz w:val="24"/>
          <w:szCs w:val="10"/>
        </w:rPr>
      </w:pPr>
    </w:p>
    <w:p w14:paraId="3C6EFA5E" w14:textId="3411D628" w:rsidR="00C964C3" w:rsidRPr="00C964C3" w:rsidRDefault="00C964C3" w:rsidP="00C964C3">
      <w:pPr>
        <w:jc w:val="left"/>
        <w:rPr>
          <w:sz w:val="24"/>
          <w:szCs w:val="10"/>
        </w:rPr>
      </w:pPr>
      <w:r w:rsidRPr="00C964C3">
        <w:rPr>
          <w:sz w:val="24"/>
          <w:szCs w:val="10"/>
        </w:rPr>
        <w:t>Jacob: Jacob lied to his father, stole his brother’s birthright and blessing. He “failed” to live as God intended him to live, and consented only after God had wrestled him into obedience, yet God gave him the name “Israel”, representing God’s people.</w:t>
      </w:r>
    </w:p>
    <w:p w14:paraId="4809B4CF" w14:textId="77777777" w:rsidR="00C964C3" w:rsidRDefault="00C964C3" w:rsidP="00C964C3">
      <w:pPr>
        <w:jc w:val="left"/>
        <w:rPr>
          <w:sz w:val="24"/>
          <w:szCs w:val="10"/>
        </w:rPr>
      </w:pPr>
    </w:p>
    <w:p w14:paraId="0887CD9B" w14:textId="74CBC321" w:rsidR="00C964C3" w:rsidRPr="00C964C3" w:rsidRDefault="00C964C3" w:rsidP="00C964C3">
      <w:pPr>
        <w:jc w:val="left"/>
        <w:rPr>
          <w:sz w:val="24"/>
          <w:szCs w:val="10"/>
        </w:rPr>
      </w:pPr>
      <w:r w:rsidRPr="00C964C3">
        <w:rPr>
          <w:sz w:val="24"/>
          <w:szCs w:val="10"/>
        </w:rPr>
        <w:t>David: God made David king. As king, David commits adultery with Bathsheba, then has her husband murdered to hide his failing”. Yet, David becomes known as “a man after God’s own heart”.</w:t>
      </w:r>
    </w:p>
    <w:p w14:paraId="04CE0EF6" w14:textId="77777777" w:rsidR="00C964C3" w:rsidRDefault="00C964C3" w:rsidP="00C964C3">
      <w:pPr>
        <w:jc w:val="left"/>
        <w:rPr>
          <w:sz w:val="24"/>
          <w:szCs w:val="10"/>
        </w:rPr>
      </w:pPr>
    </w:p>
    <w:p w14:paraId="5CE76489" w14:textId="376A51BA" w:rsidR="00C964C3" w:rsidRPr="00C964C3" w:rsidRDefault="00C964C3" w:rsidP="00C964C3">
      <w:pPr>
        <w:jc w:val="left"/>
        <w:rPr>
          <w:sz w:val="24"/>
          <w:szCs w:val="10"/>
        </w:rPr>
      </w:pPr>
      <w:r w:rsidRPr="00C964C3">
        <w:rPr>
          <w:sz w:val="24"/>
          <w:szCs w:val="10"/>
        </w:rPr>
        <w:t>Peter: Poor old Peter. Peter, the one who swore that he would never deny Jesus, then denies Him not once, not twice, but three times, publicly! Peter “failed” Jesus. Yet Peter goes on to become one of the greatest leaders of the early church.</w:t>
      </w:r>
    </w:p>
    <w:p w14:paraId="2F4BC28A" w14:textId="77777777" w:rsidR="00C964C3" w:rsidRDefault="00C964C3" w:rsidP="00C964C3">
      <w:pPr>
        <w:jc w:val="left"/>
        <w:rPr>
          <w:sz w:val="24"/>
          <w:szCs w:val="10"/>
        </w:rPr>
      </w:pPr>
    </w:p>
    <w:p w14:paraId="3408C292" w14:textId="7020A44B" w:rsidR="00C964C3" w:rsidRPr="00C964C3" w:rsidRDefault="00C964C3" w:rsidP="00C964C3">
      <w:pPr>
        <w:jc w:val="left"/>
        <w:rPr>
          <w:sz w:val="24"/>
          <w:szCs w:val="10"/>
        </w:rPr>
      </w:pPr>
      <w:r w:rsidRPr="00C964C3">
        <w:rPr>
          <w:sz w:val="24"/>
          <w:szCs w:val="10"/>
        </w:rPr>
        <w:t>Paul: Paul, or Saul as he was known earlier, spent his early life persecuting Christians. Then, through what you might call an “eye-opening” experience, Saul, the one who “failed”, became Paul, the greatest missionary in history.</w:t>
      </w:r>
    </w:p>
    <w:p w14:paraId="3D0E96ED" w14:textId="77777777" w:rsidR="00C964C3" w:rsidRDefault="00C964C3" w:rsidP="00C964C3">
      <w:pPr>
        <w:jc w:val="left"/>
        <w:rPr>
          <w:sz w:val="24"/>
          <w:szCs w:val="10"/>
        </w:rPr>
      </w:pPr>
    </w:p>
    <w:p w14:paraId="4F1D3CF8" w14:textId="0872F430" w:rsidR="00C964C3" w:rsidRPr="00C964C3" w:rsidRDefault="00C964C3" w:rsidP="00C964C3">
      <w:pPr>
        <w:jc w:val="left"/>
        <w:rPr>
          <w:sz w:val="24"/>
          <w:szCs w:val="10"/>
        </w:rPr>
      </w:pPr>
      <w:r w:rsidRPr="00C964C3">
        <w:rPr>
          <w:sz w:val="24"/>
          <w:szCs w:val="10"/>
        </w:rPr>
        <w:t>These people I’ve just mentioned, along with many others have “failed” God at some point in their lives. </w:t>
      </w:r>
    </w:p>
    <w:p w14:paraId="2FB8DF72" w14:textId="77777777" w:rsidR="00C964C3" w:rsidRPr="00C964C3" w:rsidRDefault="00C964C3" w:rsidP="00C964C3">
      <w:pPr>
        <w:numPr>
          <w:ilvl w:val="0"/>
          <w:numId w:val="45"/>
        </w:numPr>
        <w:jc w:val="left"/>
        <w:rPr>
          <w:sz w:val="24"/>
          <w:szCs w:val="10"/>
        </w:rPr>
      </w:pPr>
      <w:r w:rsidRPr="00C964C3">
        <w:rPr>
          <w:sz w:val="24"/>
          <w:szCs w:val="10"/>
        </w:rPr>
        <w:lastRenderedPageBreak/>
        <w:t>But God DID NOT give up on them. </w:t>
      </w:r>
    </w:p>
    <w:p w14:paraId="6260DAB9" w14:textId="77777777" w:rsidR="00C964C3" w:rsidRPr="00C964C3" w:rsidRDefault="00C964C3" w:rsidP="00C964C3">
      <w:pPr>
        <w:numPr>
          <w:ilvl w:val="0"/>
          <w:numId w:val="45"/>
        </w:numPr>
        <w:jc w:val="left"/>
        <w:rPr>
          <w:sz w:val="24"/>
          <w:szCs w:val="10"/>
        </w:rPr>
      </w:pPr>
      <w:r w:rsidRPr="00C964C3">
        <w:rPr>
          <w:sz w:val="24"/>
          <w:szCs w:val="10"/>
        </w:rPr>
        <w:t>God didn’t give up on them and He won’t give up on you or me. </w:t>
      </w:r>
    </w:p>
    <w:p w14:paraId="38B3E1E5" w14:textId="77777777" w:rsidR="00C964C3" w:rsidRPr="00C964C3" w:rsidRDefault="00C964C3" w:rsidP="00C964C3">
      <w:pPr>
        <w:numPr>
          <w:ilvl w:val="0"/>
          <w:numId w:val="45"/>
        </w:numPr>
        <w:jc w:val="left"/>
        <w:rPr>
          <w:sz w:val="24"/>
          <w:szCs w:val="10"/>
        </w:rPr>
      </w:pPr>
      <w:r w:rsidRPr="00C964C3">
        <w:rPr>
          <w:sz w:val="24"/>
          <w:szCs w:val="10"/>
        </w:rPr>
        <w:t>What a comfort to realize that the best of God’s servants have made foolish mistakes, but were used again.</w:t>
      </w:r>
    </w:p>
    <w:p w14:paraId="67EDDD3D" w14:textId="77777777" w:rsidR="00C964C3" w:rsidRPr="00C964C3" w:rsidRDefault="00C964C3" w:rsidP="00C964C3">
      <w:pPr>
        <w:numPr>
          <w:ilvl w:val="0"/>
          <w:numId w:val="45"/>
        </w:numPr>
        <w:jc w:val="left"/>
        <w:rPr>
          <w:sz w:val="24"/>
          <w:szCs w:val="10"/>
        </w:rPr>
      </w:pPr>
      <w:r w:rsidRPr="00C964C3">
        <w:rPr>
          <w:sz w:val="24"/>
          <w:szCs w:val="10"/>
        </w:rPr>
        <w:t>When the word of the Lord came to Jonah “the second time” it came with the same commission he had received the first time. </w:t>
      </w:r>
    </w:p>
    <w:p w14:paraId="2B4D5F34" w14:textId="77777777" w:rsidR="00C964C3" w:rsidRPr="00C964C3" w:rsidRDefault="00C964C3" w:rsidP="00C964C3">
      <w:pPr>
        <w:numPr>
          <w:ilvl w:val="0"/>
          <w:numId w:val="45"/>
        </w:numPr>
        <w:jc w:val="left"/>
        <w:rPr>
          <w:sz w:val="24"/>
          <w:szCs w:val="10"/>
        </w:rPr>
      </w:pPr>
      <w:r w:rsidRPr="00C964C3">
        <w:rPr>
          <w:sz w:val="24"/>
          <w:szCs w:val="10"/>
        </w:rPr>
        <w:t>It was God plan for Jonah to go to Nineveh (1:2) it is still God’s plan for Jonah to go to Ninevah. </w:t>
      </w:r>
    </w:p>
    <w:p w14:paraId="524A12E6" w14:textId="77777777" w:rsidR="00C964C3" w:rsidRPr="00C964C3" w:rsidRDefault="00C964C3" w:rsidP="00C964C3">
      <w:pPr>
        <w:numPr>
          <w:ilvl w:val="0"/>
          <w:numId w:val="45"/>
        </w:numPr>
        <w:jc w:val="left"/>
        <w:rPr>
          <w:sz w:val="24"/>
          <w:szCs w:val="10"/>
        </w:rPr>
      </w:pPr>
      <w:r w:rsidRPr="00C964C3">
        <w:rPr>
          <w:sz w:val="24"/>
          <w:szCs w:val="10"/>
        </w:rPr>
        <w:t>God’s plan for Jonah had not changed, but Jonah did.</w:t>
      </w:r>
    </w:p>
    <w:p w14:paraId="47582827" w14:textId="77777777" w:rsidR="00C964C3" w:rsidRDefault="00C964C3" w:rsidP="00C964C3">
      <w:pPr>
        <w:jc w:val="left"/>
        <w:rPr>
          <w:b/>
          <w:bCs/>
          <w:sz w:val="24"/>
          <w:szCs w:val="10"/>
        </w:rPr>
      </w:pPr>
    </w:p>
    <w:p w14:paraId="7EC3E68E" w14:textId="73C0D27E" w:rsidR="00C964C3" w:rsidRPr="00C964C3" w:rsidRDefault="00C964C3" w:rsidP="00C964C3">
      <w:pPr>
        <w:jc w:val="left"/>
        <w:rPr>
          <w:sz w:val="24"/>
          <w:szCs w:val="10"/>
        </w:rPr>
      </w:pPr>
      <w:r w:rsidRPr="00C964C3">
        <w:rPr>
          <w:b/>
          <w:bCs/>
          <w:sz w:val="24"/>
          <w:szCs w:val="10"/>
        </w:rPr>
        <w:t>3. God Can Do </w:t>
      </w:r>
      <w:r w:rsidRPr="00C964C3">
        <w:rPr>
          <w:b/>
          <w:bCs/>
          <w:sz w:val="24"/>
          <w:szCs w:val="10"/>
          <w:u w:val="single"/>
        </w:rPr>
        <w:t>A Lot With One Person</w:t>
      </w:r>
      <w:r w:rsidRPr="00C964C3">
        <w:rPr>
          <w:b/>
          <w:bCs/>
          <w:sz w:val="24"/>
          <w:szCs w:val="10"/>
        </w:rPr>
        <w:t>.</w:t>
      </w:r>
      <w:r w:rsidRPr="00C964C3">
        <w:rPr>
          <w:sz w:val="24"/>
          <w:szCs w:val="10"/>
        </w:rPr>
        <w:t> </w:t>
      </w:r>
    </w:p>
    <w:p w14:paraId="2C058DBE" w14:textId="77777777" w:rsidR="00C964C3" w:rsidRDefault="00C964C3" w:rsidP="00C964C3">
      <w:pPr>
        <w:jc w:val="left"/>
        <w:rPr>
          <w:sz w:val="24"/>
          <w:szCs w:val="10"/>
        </w:rPr>
      </w:pPr>
    </w:p>
    <w:p w14:paraId="3C70D018" w14:textId="1C094E17" w:rsidR="00C964C3" w:rsidRPr="00C964C3" w:rsidRDefault="00C964C3" w:rsidP="00C964C3">
      <w:pPr>
        <w:jc w:val="left"/>
        <w:rPr>
          <w:sz w:val="24"/>
          <w:szCs w:val="10"/>
        </w:rPr>
      </w:pPr>
      <w:r w:rsidRPr="00C964C3">
        <w:rPr>
          <w:sz w:val="24"/>
          <w:szCs w:val="10"/>
        </w:rPr>
        <w:t>Jonah obeyed the word of the Lord and went to Nineveh. Now Nineveh was a very large city; it took three days to go through it. Jonah began by going a day’s journey into the city, proclaiming, “Forty more days and Nineveh will be overthrown.” </w:t>
      </w:r>
      <w:r w:rsidRPr="00C964C3">
        <w:rPr>
          <w:sz w:val="24"/>
          <w:szCs w:val="10"/>
          <w:vertAlign w:val="superscript"/>
        </w:rPr>
        <w:t>5 </w:t>
      </w:r>
      <w:r w:rsidRPr="00C964C3">
        <w:rPr>
          <w:sz w:val="24"/>
          <w:szCs w:val="10"/>
        </w:rPr>
        <w:t>The Ninevites believed God. A fast was proclaimed, and all of them, from the greatest to the least, put on sackcloth. Jonah 3:3-5</w:t>
      </w:r>
    </w:p>
    <w:p w14:paraId="7336E3FA" w14:textId="77777777" w:rsidR="00C964C3" w:rsidRDefault="00C964C3" w:rsidP="00C964C3">
      <w:pPr>
        <w:jc w:val="left"/>
        <w:rPr>
          <w:sz w:val="24"/>
          <w:szCs w:val="10"/>
        </w:rPr>
      </w:pPr>
    </w:p>
    <w:p w14:paraId="4EEC01F5" w14:textId="6C1B6D24" w:rsidR="00C964C3" w:rsidRPr="00C964C3" w:rsidRDefault="00C964C3" w:rsidP="00C964C3">
      <w:pPr>
        <w:jc w:val="left"/>
        <w:rPr>
          <w:sz w:val="24"/>
          <w:szCs w:val="10"/>
        </w:rPr>
      </w:pPr>
      <w:r w:rsidRPr="00C964C3">
        <w:rPr>
          <w:sz w:val="24"/>
          <w:szCs w:val="10"/>
        </w:rPr>
        <w:t>But David persisted. “I have been taking care of my father’s sheep and goats,” he said. “When a lion or a bear comes to steal a lamb from the flock, </w:t>
      </w:r>
      <w:r w:rsidRPr="00C964C3">
        <w:rPr>
          <w:sz w:val="24"/>
          <w:szCs w:val="10"/>
          <w:vertAlign w:val="superscript"/>
        </w:rPr>
        <w:t> </w:t>
      </w:r>
      <w:r w:rsidRPr="00C964C3">
        <w:rPr>
          <w:sz w:val="24"/>
          <w:szCs w:val="10"/>
        </w:rPr>
        <w:t>I go after it with a club and rescue the lamb from its mouth. If the animal turns on me, I catch it by the jaw and club it to death. </w:t>
      </w:r>
      <w:r w:rsidRPr="00C964C3">
        <w:rPr>
          <w:sz w:val="24"/>
          <w:szCs w:val="10"/>
          <w:vertAlign w:val="superscript"/>
        </w:rPr>
        <w:t> </w:t>
      </w:r>
      <w:r w:rsidRPr="00C964C3">
        <w:rPr>
          <w:sz w:val="24"/>
          <w:szCs w:val="10"/>
        </w:rPr>
        <w:t>I have done this to both lions and bears, and I’ll do it to this pagan Philistine, too, for he has defied the armies of the living God! 1 Samuel 17:34-36 (NLT)</w:t>
      </w:r>
    </w:p>
    <w:p w14:paraId="52EA2BDB" w14:textId="77777777" w:rsidR="00C964C3" w:rsidRDefault="00C964C3" w:rsidP="00C964C3">
      <w:pPr>
        <w:jc w:val="left"/>
        <w:rPr>
          <w:sz w:val="24"/>
          <w:szCs w:val="10"/>
        </w:rPr>
      </w:pPr>
    </w:p>
    <w:p w14:paraId="4F13FAA8" w14:textId="1BD4EF39" w:rsidR="00C964C3" w:rsidRPr="00C964C3" w:rsidRDefault="00C964C3" w:rsidP="00C964C3">
      <w:pPr>
        <w:jc w:val="left"/>
        <w:rPr>
          <w:sz w:val="24"/>
          <w:szCs w:val="10"/>
        </w:rPr>
      </w:pPr>
      <w:r w:rsidRPr="00C964C3">
        <w:rPr>
          <w:sz w:val="24"/>
          <w:szCs w:val="10"/>
        </w:rPr>
        <w:t>Jonah entered the city and began to proclaim the message. “Yet forty days, and Nineveh shall be overthrown!" </w:t>
      </w:r>
    </w:p>
    <w:p w14:paraId="4C83D307" w14:textId="77777777" w:rsidR="00C964C3" w:rsidRPr="00C964C3" w:rsidRDefault="00C964C3" w:rsidP="00C964C3">
      <w:pPr>
        <w:numPr>
          <w:ilvl w:val="0"/>
          <w:numId w:val="46"/>
        </w:numPr>
        <w:jc w:val="left"/>
        <w:rPr>
          <w:sz w:val="24"/>
          <w:szCs w:val="10"/>
        </w:rPr>
      </w:pPr>
      <w:r w:rsidRPr="00C964C3">
        <w:rPr>
          <w:sz w:val="24"/>
          <w:szCs w:val="10"/>
        </w:rPr>
        <w:t>This seems hardly impressive. And yet as we will see it has tremendous results.</w:t>
      </w:r>
    </w:p>
    <w:p w14:paraId="78437EC5" w14:textId="77777777" w:rsidR="00C964C3" w:rsidRPr="00C964C3" w:rsidRDefault="00C964C3" w:rsidP="00C964C3">
      <w:pPr>
        <w:numPr>
          <w:ilvl w:val="0"/>
          <w:numId w:val="46"/>
        </w:numPr>
        <w:jc w:val="left"/>
        <w:rPr>
          <w:sz w:val="24"/>
          <w:szCs w:val="10"/>
        </w:rPr>
      </w:pPr>
      <w:r w:rsidRPr="00C964C3">
        <w:rPr>
          <w:sz w:val="24"/>
          <w:szCs w:val="10"/>
        </w:rPr>
        <w:t>How can that be possible? </w:t>
      </w:r>
    </w:p>
    <w:p w14:paraId="5063337E" w14:textId="77777777" w:rsidR="00C964C3" w:rsidRPr="00C964C3" w:rsidRDefault="00C964C3" w:rsidP="00C964C3">
      <w:pPr>
        <w:numPr>
          <w:ilvl w:val="0"/>
          <w:numId w:val="46"/>
        </w:numPr>
        <w:jc w:val="left"/>
        <w:rPr>
          <w:sz w:val="24"/>
          <w:szCs w:val="10"/>
        </w:rPr>
      </w:pPr>
      <w:r w:rsidRPr="00C964C3">
        <w:rPr>
          <w:sz w:val="24"/>
          <w:szCs w:val="10"/>
        </w:rPr>
        <w:t>First, it seems to me a little more than coincidental that Jonah is sent as a messenger to a city that worships the fish-god Dagon. </w:t>
      </w:r>
    </w:p>
    <w:p w14:paraId="08BB4038" w14:textId="77777777" w:rsidR="00C964C3" w:rsidRPr="00C964C3" w:rsidRDefault="00C964C3" w:rsidP="00C964C3">
      <w:pPr>
        <w:numPr>
          <w:ilvl w:val="0"/>
          <w:numId w:val="46"/>
        </w:numPr>
        <w:jc w:val="left"/>
        <w:rPr>
          <w:sz w:val="24"/>
          <w:szCs w:val="10"/>
        </w:rPr>
      </w:pPr>
      <w:r w:rsidRPr="00C964C3">
        <w:rPr>
          <w:sz w:val="24"/>
          <w:szCs w:val="10"/>
        </w:rPr>
        <w:t>That the reluctant prophet was swallowed by a great fish and then thrown up on the coast of Phoenicia, perhaps within sight of witnesses who would have conveyed this tale to those in Nineveh. </w:t>
      </w:r>
    </w:p>
    <w:p w14:paraId="129B56D9" w14:textId="77777777" w:rsidR="00C964C3" w:rsidRPr="00C964C3" w:rsidRDefault="00C964C3" w:rsidP="00C964C3">
      <w:pPr>
        <w:numPr>
          <w:ilvl w:val="0"/>
          <w:numId w:val="46"/>
        </w:numPr>
        <w:jc w:val="left"/>
        <w:rPr>
          <w:sz w:val="24"/>
          <w:szCs w:val="10"/>
        </w:rPr>
      </w:pPr>
      <w:r w:rsidRPr="00C964C3">
        <w:rPr>
          <w:sz w:val="24"/>
          <w:szCs w:val="10"/>
        </w:rPr>
        <w:t>In any other city perhaps those experiences would have had little, if any affect on the reception to his preaching, but can hardly believe this to have been the case in Nineveh!</w:t>
      </w:r>
    </w:p>
    <w:p w14:paraId="5547FEDA" w14:textId="77777777" w:rsidR="00C964C3" w:rsidRDefault="00C964C3" w:rsidP="00C964C3">
      <w:pPr>
        <w:jc w:val="left"/>
        <w:rPr>
          <w:sz w:val="24"/>
          <w:szCs w:val="10"/>
        </w:rPr>
      </w:pPr>
    </w:p>
    <w:p w14:paraId="6C5F86A4" w14:textId="7CA15BB4" w:rsidR="00C964C3" w:rsidRPr="00C964C3" w:rsidRDefault="00C964C3" w:rsidP="00C964C3">
      <w:pPr>
        <w:jc w:val="left"/>
        <w:rPr>
          <w:sz w:val="24"/>
          <w:szCs w:val="10"/>
        </w:rPr>
      </w:pPr>
      <w:r w:rsidRPr="00C964C3">
        <w:rPr>
          <w:sz w:val="24"/>
          <w:szCs w:val="10"/>
        </w:rPr>
        <w:t>Because Jonah surrendered to go and because Jonah surrendered to speak God used even the terrible experience of his time in the belly of the fish for His glory. </w:t>
      </w:r>
    </w:p>
    <w:p w14:paraId="27BD2A2E" w14:textId="77777777" w:rsidR="00C964C3" w:rsidRPr="00C964C3" w:rsidRDefault="00C964C3" w:rsidP="00C964C3">
      <w:pPr>
        <w:numPr>
          <w:ilvl w:val="0"/>
          <w:numId w:val="47"/>
        </w:numPr>
        <w:jc w:val="left"/>
        <w:rPr>
          <w:sz w:val="24"/>
          <w:szCs w:val="10"/>
        </w:rPr>
      </w:pPr>
      <w:r w:rsidRPr="00C964C3">
        <w:rPr>
          <w:sz w:val="24"/>
          <w:szCs w:val="10"/>
        </w:rPr>
        <w:t>And God will do the same thing with our pain. He takes the bad in our life and uses it to His advantage. </w:t>
      </w:r>
    </w:p>
    <w:p w14:paraId="5B649E4D" w14:textId="77777777" w:rsidR="00C964C3" w:rsidRDefault="00C964C3" w:rsidP="00C964C3">
      <w:pPr>
        <w:jc w:val="left"/>
        <w:rPr>
          <w:sz w:val="24"/>
          <w:szCs w:val="10"/>
        </w:rPr>
      </w:pPr>
    </w:p>
    <w:p w14:paraId="1F07F011" w14:textId="4608D1C7" w:rsidR="00C964C3" w:rsidRPr="00C964C3" w:rsidRDefault="00C964C3" w:rsidP="00C964C3">
      <w:pPr>
        <w:jc w:val="left"/>
        <w:rPr>
          <w:sz w:val="24"/>
          <w:szCs w:val="10"/>
        </w:rPr>
      </w:pPr>
      <w:r w:rsidRPr="00C964C3">
        <w:rPr>
          <w:sz w:val="24"/>
          <w:szCs w:val="10"/>
        </w:rPr>
        <w:t>Now none of us here have been literally swallowed by a whale, but we have had experiences in our life that might feel like we have.</w:t>
      </w:r>
    </w:p>
    <w:p w14:paraId="0E918F59" w14:textId="77777777" w:rsidR="00C964C3" w:rsidRPr="00C964C3" w:rsidRDefault="00C964C3" w:rsidP="00C964C3">
      <w:pPr>
        <w:numPr>
          <w:ilvl w:val="0"/>
          <w:numId w:val="48"/>
        </w:numPr>
        <w:jc w:val="left"/>
        <w:rPr>
          <w:sz w:val="24"/>
          <w:szCs w:val="10"/>
        </w:rPr>
      </w:pPr>
      <w:r w:rsidRPr="00C964C3">
        <w:rPr>
          <w:sz w:val="24"/>
          <w:szCs w:val="10"/>
        </w:rPr>
        <w:t>depression</w:t>
      </w:r>
    </w:p>
    <w:p w14:paraId="013514A4" w14:textId="77777777" w:rsidR="00C964C3" w:rsidRPr="00C964C3" w:rsidRDefault="00C964C3" w:rsidP="00C964C3">
      <w:pPr>
        <w:numPr>
          <w:ilvl w:val="0"/>
          <w:numId w:val="48"/>
        </w:numPr>
        <w:jc w:val="left"/>
        <w:rPr>
          <w:sz w:val="24"/>
          <w:szCs w:val="10"/>
        </w:rPr>
      </w:pPr>
      <w:r w:rsidRPr="00C964C3">
        <w:rPr>
          <w:sz w:val="24"/>
          <w:szCs w:val="10"/>
        </w:rPr>
        <w:t>addiction</w:t>
      </w:r>
    </w:p>
    <w:p w14:paraId="6C6579BE" w14:textId="77777777" w:rsidR="00C964C3" w:rsidRPr="00C964C3" w:rsidRDefault="00C964C3" w:rsidP="00C964C3">
      <w:pPr>
        <w:numPr>
          <w:ilvl w:val="0"/>
          <w:numId w:val="48"/>
        </w:numPr>
        <w:jc w:val="left"/>
        <w:rPr>
          <w:sz w:val="24"/>
          <w:szCs w:val="10"/>
        </w:rPr>
      </w:pPr>
      <w:r w:rsidRPr="00C964C3">
        <w:rPr>
          <w:sz w:val="24"/>
          <w:szCs w:val="10"/>
        </w:rPr>
        <w:t>heartbreak</w:t>
      </w:r>
    </w:p>
    <w:p w14:paraId="0BFC67A3" w14:textId="77777777" w:rsidR="00C964C3" w:rsidRPr="00C964C3" w:rsidRDefault="00C964C3" w:rsidP="00C964C3">
      <w:pPr>
        <w:numPr>
          <w:ilvl w:val="0"/>
          <w:numId w:val="48"/>
        </w:numPr>
        <w:jc w:val="left"/>
        <w:rPr>
          <w:sz w:val="24"/>
          <w:szCs w:val="10"/>
        </w:rPr>
      </w:pPr>
      <w:r w:rsidRPr="00C964C3">
        <w:rPr>
          <w:sz w:val="24"/>
          <w:szCs w:val="10"/>
        </w:rPr>
        <w:t>relationship struggles</w:t>
      </w:r>
    </w:p>
    <w:p w14:paraId="6D208FBC" w14:textId="77777777" w:rsidR="00C964C3" w:rsidRPr="00C964C3" w:rsidRDefault="00C964C3" w:rsidP="00C964C3">
      <w:pPr>
        <w:numPr>
          <w:ilvl w:val="0"/>
          <w:numId w:val="48"/>
        </w:numPr>
        <w:jc w:val="left"/>
        <w:rPr>
          <w:sz w:val="24"/>
          <w:szCs w:val="10"/>
        </w:rPr>
      </w:pPr>
      <w:r w:rsidRPr="00C964C3">
        <w:rPr>
          <w:sz w:val="24"/>
          <w:szCs w:val="10"/>
        </w:rPr>
        <w:t>anxiety</w:t>
      </w:r>
    </w:p>
    <w:p w14:paraId="15370FFE" w14:textId="77777777" w:rsidR="00C964C3" w:rsidRPr="00C964C3" w:rsidRDefault="00C964C3" w:rsidP="00C964C3">
      <w:pPr>
        <w:numPr>
          <w:ilvl w:val="0"/>
          <w:numId w:val="48"/>
        </w:numPr>
        <w:jc w:val="left"/>
        <w:rPr>
          <w:sz w:val="24"/>
          <w:szCs w:val="10"/>
        </w:rPr>
      </w:pPr>
      <w:r w:rsidRPr="00C964C3">
        <w:rPr>
          <w:sz w:val="24"/>
          <w:szCs w:val="10"/>
        </w:rPr>
        <w:t>sleeplessness</w:t>
      </w:r>
    </w:p>
    <w:p w14:paraId="7C6D3DF0" w14:textId="77777777" w:rsidR="00C964C3" w:rsidRPr="00C964C3" w:rsidRDefault="00C964C3" w:rsidP="00C964C3">
      <w:pPr>
        <w:numPr>
          <w:ilvl w:val="0"/>
          <w:numId w:val="48"/>
        </w:numPr>
        <w:jc w:val="left"/>
        <w:rPr>
          <w:sz w:val="24"/>
          <w:szCs w:val="10"/>
        </w:rPr>
      </w:pPr>
      <w:r w:rsidRPr="00C964C3">
        <w:rPr>
          <w:sz w:val="24"/>
          <w:szCs w:val="10"/>
        </w:rPr>
        <w:t>spiritual unrest</w:t>
      </w:r>
    </w:p>
    <w:p w14:paraId="00376D07" w14:textId="77777777" w:rsidR="00C964C3" w:rsidRDefault="00C964C3" w:rsidP="00C964C3">
      <w:pPr>
        <w:jc w:val="left"/>
        <w:rPr>
          <w:sz w:val="24"/>
          <w:szCs w:val="10"/>
        </w:rPr>
      </w:pPr>
    </w:p>
    <w:p w14:paraId="05EE2903" w14:textId="3E19D61A" w:rsidR="00C964C3" w:rsidRPr="00C964C3" w:rsidRDefault="00C964C3" w:rsidP="00C964C3">
      <w:pPr>
        <w:jc w:val="left"/>
        <w:rPr>
          <w:sz w:val="24"/>
          <w:szCs w:val="10"/>
        </w:rPr>
      </w:pPr>
      <w:r w:rsidRPr="00C964C3">
        <w:rPr>
          <w:sz w:val="24"/>
          <w:szCs w:val="10"/>
        </w:rPr>
        <w:t>God can use those experiences as a way we can speak into the lives of people with similar experiences</w:t>
      </w:r>
    </w:p>
    <w:p w14:paraId="1CA7FF48" w14:textId="77777777" w:rsidR="00C964C3" w:rsidRPr="00C964C3" w:rsidRDefault="00C964C3" w:rsidP="00C964C3">
      <w:pPr>
        <w:numPr>
          <w:ilvl w:val="0"/>
          <w:numId w:val="49"/>
        </w:numPr>
        <w:jc w:val="left"/>
        <w:rPr>
          <w:sz w:val="24"/>
          <w:szCs w:val="10"/>
        </w:rPr>
      </w:pPr>
      <w:r w:rsidRPr="00C964C3">
        <w:rPr>
          <w:sz w:val="24"/>
          <w:szCs w:val="10"/>
        </w:rPr>
        <w:t>I can't speak from personal experience about being addicted to a controlled substance</w:t>
      </w:r>
    </w:p>
    <w:p w14:paraId="73F9208E" w14:textId="77777777" w:rsidR="00C964C3" w:rsidRPr="00C964C3" w:rsidRDefault="00C964C3" w:rsidP="00C964C3">
      <w:pPr>
        <w:numPr>
          <w:ilvl w:val="0"/>
          <w:numId w:val="49"/>
        </w:numPr>
        <w:jc w:val="left"/>
        <w:rPr>
          <w:sz w:val="24"/>
          <w:szCs w:val="10"/>
        </w:rPr>
      </w:pPr>
      <w:r w:rsidRPr="00C964C3">
        <w:rPr>
          <w:sz w:val="24"/>
          <w:szCs w:val="10"/>
        </w:rPr>
        <w:t>but man can I speak about living with anxiety</w:t>
      </w:r>
    </w:p>
    <w:p w14:paraId="3762D8A7" w14:textId="77777777" w:rsidR="00C964C3" w:rsidRPr="00C964C3" w:rsidRDefault="00C964C3" w:rsidP="00C964C3">
      <w:pPr>
        <w:numPr>
          <w:ilvl w:val="0"/>
          <w:numId w:val="49"/>
        </w:numPr>
        <w:jc w:val="left"/>
        <w:rPr>
          <w:sz w:val="24"/>
          <w:szCs w:val="10"/>
        </w:rPr>
      </w:pPr>
      <w:r w:rsidRPr="00C964C3">
        <w:rPr>
          <w:sz w:val="24"/>
          <w:szCs w:val="10"/>
        </w:rPr>
        <w:lastRenderedPageBreak/>
        <w:t>Karen can speak about living with breast cancer</w:t>
      </w:r>
    </w:p>
    <w:p w14:paraId="661E5C40" w14:textId="77777777" w:rsidR="00C964C3" w:rsidRPr="00C964C3" w:rsidRDefault="00C964C3" w:rsidP="00C964C3">
      <w:pPr>
        <w:numPr>
          <w:ilvl w:val="0"/>
          <w:numId w:val="49"/>
        </w:numPr>
        <w:jc w:val="left"/>
        <w:rPr>
          <w:sz w:val="24"/>
          <w:szCs w:val="10"/>
        </w:rPr>
      </w:pPr>
      <w:r w:rsidRPr="00C964C3">
        <w:rPr>
          <w:sz w:val="24"/>
          <w:szCs w:val="10"/>
        </w:rPr>
        <w:t>you can speak into things that have affected you</w:t>
      </w:r>
    </w:p>
    <w:p w14:paraId="65AC0DEA" w14:textId="77777777" w:rsidR="00C964C3" w:rsidRDefault="00C964C3" w:rsidP="00C964C3">
      <w:pPr>
        <w:jc w:val="left"/>
        <w:rPr>
          <w:sz w:val="24"/>
          <w:szCs w:val="10"/>
        </w:rPr>
      </w:pPr>
    </w:p>
    <w:p w14:paraId="35C5FE6F" w14:textId="695E6741" w:rsidR="00C964C3" w:rsidRPr="00C964C3" w:rsidRDefault="00C964C3" w:rsidP="00C964C3">
      <w:pPr>
        <w:jc w:val="left"/>
        <w:rPr>
          <w:sz w:val="24"/>
          <w:szCs w:val="10"/>
        </w:rPr>
      </w:pPr>
      <w:r w:rsidRPr="00C964C3">
        <w:rPr>
          <w:sz w:val="24"/>
          <w:szCs w:val="10"/>
        </w:rPr>
        <w:t>A whole city was influenced by Jonah</w:t>
      </w:r>
    </w:p>
    <w:p w14:paraId="07BEB37B" w14:textId="77777777" w:rsidR="00C964C3" w:rsidRPr="00C964C3" w:rsidRDefault="00C964C3" w:rsidP="00C964C3">
      <w:pPr>
        <w:numPr>
          <w:ilvl w:val="0"/>
          <w:numId w:val="50"/>
        </w:numPr>
        <w:jc w:val="left"/>
        <w:rPr>
          <w:sz w:val="24"/>
          <w:szCs w:val="10"/>
        </w:rPr>
      </w:pPr>
      <w:r w:rsidRPr="00C964C3">
        <w:rPr>
          <w:sz w:val="24"/>
          <w:szCs w:val="10"/>
        </w:rPr>
        <w:t>God can do a lot with one person</w:t>
      </w:r>
    </w:p>
    <w:p w14:paraId="257FCFCD" w14:textId="77777777" w:rsidR="00C964C3" w:rsidRDefault="00C964C3" w:rsidP="00D91AC8">
      <w:pPr>
        <w:jc w:val="left"/>
        <w:rPr>
          <w:sz w:val="24"/>
          <w:szCs w:val="10"/>
        </w:rPr>
      </w:pPr>
    </w:p>
    <w:p w14:paraId="134A3689" w14:textId="330713A4" w:rsidR="00C964C3" w:rsidRPr="00C964C3" w:rsidRDefault="00C964C3" w:rsidP="00C964C3">
      <w:pPr>
        <w:jc w:val="left"/>
        <w:rPr>
          <w:b/>
          <w:bCs/>
          <w:sz w:val="24"/>
          <w:szCs w:val="10"/>
        </w:rPr>
      </w:pPr>
      <w:r w:rsidRPr="00C964C3">
        <w:rPr>
          <w:b/>
          <w:bCs/>
          <w:sz w:val="24"/>
          <w:szCs w:val="10"/>
        </w:rPr>
        <w:t>F.</w:t>
      </w:r>
      <w:r>
        <w:rPr>
          <w:sz w:val="24"/>
          <w:szCs w:val="10"/>
        </w:rPr>
        <w:t xml:space="preserve"> </w:t>
      </w:r>
      <w:r w:rsidRPr="00C964C3">
        <w:rPr>
          <w:b/>
          <w:bCs/>
          <w:sz w:val="24"/>
          <w:szCs w:val="10"/>
        </w:rPr>
        <w:t>HOW CAN WE ALL LIVE THIS OUT TOGETHER?</w:t>
      </w:r>
    </w:p>
    <w:p w14:paraId="48E8BF84" w14:textId="77777777" w:rsidR="00C964C3" w:rsidRDefault="00C964C3" w:rsidP="00C964C3">
      <w:pPr>
        <w:jc w:val="left"/>
        <w:rPr>
          <w:i/>
          <w:iCs/>
          <w:sz w:val="24"/>
          <w:szCs w:val="10"/>
        </w:rPr>
      </w:pPr>
    </w:p>
    <w:p w14:paraId="211ADDF8" w14:textId="5544BBE2" w:rsidR="00C964C3" w:rsidRPr="00C964C3" w:rsidRDefault="00C964C3" w:rsidP="00C964C3">
      <w:pPr>
        <w:jc w:val="left"/>
        <w:rPr>
          <w:sz w:val="24"/>
          <w:szCs w:val="10"/>
        </w:rPr>
      </w:pPr>
      <w:r w:rsidRPr="00C964C3">
        <w:rPr>
          <w:i/>
          <w:iCs/>
          <w:sz w:val="24"/>
          <w:szCs w:val="10"/>
        </w:rPr>
        <w:t>It was Christmas Eve, 1910. General William Booth, the founder of The Salvation Army was an invalid and near the end of his life—it was impossible for him to attend the Army’s annual convention. </w:t>
      </w:r>
    </w:p>
    <w:p w14:paraId="64C6393B" w14:textId="77777777" w:rsidR="00C964C3" w:rsidRDefault="00C964C3" w:rsidP="00C964C3">
      <w:pPr>
        <w:jc w:val="left"/>
        <w:rPr>
          <w:i/>
          <w:iCs/>
          <w:sz w:val="24"/>
          <w:szCs w:val="10"/>
        </w:rPr>
      </w:pPr>
    </w:p>
    <w:p w14:paraId="1EC22F6A" w14:textId="240812CE" w:rsidR="00C964C3" w:rsidRPr="00C964C3" w:rsidRDefault="00C964C3" w:rsidP="00C964C3">
      <w:pPr>
        <w:jc w:val="left"/>
        <w:rPr>
          <w:sz w:val="24"/>
          <w:szCs w:val="10"/>
        </w:rPr>
      </w:pPr>
      <w:r w:rsidRPr="00C964C3">
        <w:rPr>
          <w:i/>
          <w:iCs/>
          <w:sz w:val="24"/>
          <w:szCs w:val="10"/>
        </w:rPr>
        <w:t>Someone near the General suggested that Booth send a telegram to be read at the opening of the convention to the many Salvation Army soldiers in attendance as an encouragement for their many hours of labor serving others throughout the holidays and the cold winter months. Booth agreed.</w:t>
      </w:r>
    </w:p>
    <w:p w14:paraId="2E23817C" w14:textId="77777777" w:rsidR="00C964C3" w:rsidRDefault="00C964C3" w:rsidP="00C964C3">
      <w:pPr>
        <w:jc w:val="left"/>
        <w:rPr>
          <w:i/>
          <w:iCs/>
          <w:sz w:val="24"/>
          <w:szCs w:val="10"/>
        </w:rPr>
      </w:pPr>
    </w:p>
    <w:p w14:paraId="1AA1B174" w14:textId="59B10C05" w:rsidR="00C964C3" w:rsidRPr="00C964C3" w:rsidRDefault="00C964C3" w:rsidP="00C964C3">
      <w:pPr>
        <w:jc w:val="left"/>
        <w:rPr>
          <w:sz w:val="24"/>
          <w:szCs w:val="10"/>
        </w:rPr>
      </w:pPr>
      <w:r w:rsidRPr="00C964C3">
        <w:rPr>
          <w:i/>
          <w:iCs/>
          <w:sz w:val="24"/>
          <w:szCs w:val="10"/>
        </w:rPr>
        <w:t>Funds were limited and telegrams charged by the word, so to ensure as much money as possible would still go to help the needy, General Booth decided to send a one-word message. He searched his mind and reviewed his years of ministry, seeking the one word that would summarize his life, the mission of the Army and encourage the soldiers to continue on.</w:t>
      </w:r>
    </w:p>
    <w:p w14:paraId="4BFA5871" w14:textId="77777777" w:rsidR="00C964C3" w:rsidRDefault="00C964C3" w:rsidP="00C964C3">
      <w:pPr>
        <w:jc w:val="left"/>
        <w:rPr>
          <w:i/>
          <w:iCs/>
          <w:sz w:val="24"/>
          <w:szCs w:val="10"/>
        </w:rPr>
      </w:pPr>
    </w:p>
    <w:p w14:paraId="48216E9B" w14:textId="232B376F" w:rsidR="00C964C3" w:rsidRPr="00C964C3" w:rsidRDefault="00C964C3" w:rsidP="00C964C3">
      <w:pPr>
        <w:jc w:val="left"/>
        <w:rPr>
          <w:sz w:val="24"/>
          <w:szCs w:val="10"/>
        </w:rPr>
      </w:pPr>
      <w:r w:rsidRPr="00C964C3">
        <w:rPr>
          <w:i/>
          <w:iCs/>
          <w:sz w:val="24"/>
          <w:szCs w:val="10"/>
        </w:rPr>
        <w:t>When the thousands of delegates met, the moderator announced that Booth could not be present due to his failing health. Gloom and pessimism swept across the convention floor until the moderator announced that Booth had sent a telegram to be read at the start of the first session. He opened the message and read just one word:</w:t>
      </w:r>
    </w:p>
    <w:p w14:paraId="3A6890B3" w14:textId="77777777" w:rsidR="00C964C3" w:rsidRDefault="00C964C3" w:rsidP="00C964C3">
      <w:pPr>
        <w:jc w:val="left"/>
        <w:rPr>
          <w:i/>
          <w:iCs/>
          <w:sz w:val="24"/>
          <w:szCs w:val="10"/>
        </w:rPr>
      </w:pPr>
    </w:p>
    <w:p w14:paraId="459D0461" w14:textId="0BF93BCA" w:rsidR="00C964C3" w:rsidRPr="00C964C3" w:rsidRDefault="00C964C3" w:rsidP="00C964C3">
      <w:pPr>
        <w:jc w:val="left"/>
        <w:rPr>
          <w:sz w:val="24"/>
          <w:szCs w:val="10"/>
        </w:rPr>
      </w:pPr>
      <w:r w:rsidRPr="00C964C3">
        <w:rPr>
          <w:i/>
          <w:iCs/>
          <w:sz w:val="24"/>
          <w:szCs w:val="10"/>
        </w:rPr>
        <w:t>“Others!”</w:t>
      </w:r>
      <w:r w:rsidRPr="00C964C3">
        <w:rPr>
          <w:sz w:val="24"/>
          <w:szCs w:val="10"/>
        </w:rPr>
        <w:br/>
      </w:r>
      <w:r w:rsidRPr="00C964C3">
        <w:rPr>
          <w:i/>
          <w:iCs/>
          <w:sz w:val="24"/>
          <w:szCs w:val="10"/>
        </w:rPr>
        <w:t>Signed, General Booth.</w:t>
      </w:r>
    </w:p>
    <w:p w14:paraId="2A7B4E65" w14:textId="33BDCF70" w:rsidR="00C964C3" w:rsidRDefault="00C964C3" w:rsidP="00D91AC8">
      <w:pPr>
        <w:jc w:val="left"/>
        <w:rPr>
          <w:sz w:val="24"/>
          <w:szCs w:val="10"/>
        </w:rPr>
      </w:pPr>
    </w:p>
    <w:p w14:paraId="7AB18AA0" w14:textId="77777777" w:rsidR="004E5916" w:rsidRDefault="00C964C3" w:rsidP="00D91AC8">
      <w:pPr>
        <w:jc w:val="left"/>
        <w:rPr>
          <w:sz w:val="24"/>
          <w:szCs w:val="10"/>
        </w:rPr>
      </w:pPr>
      <w:r>
        <w:rPr>
          <w:sz w:val="24"/>
          <w:szCs w:val="10"/>
        </w:rPr>
        <w:t>What a great way to use our second chance.</w:t>
      </w:r>
    </w:p>
    <w:p w14:paraId="09ED1CBB" w14:textId="61D70035" w:rsidR="00C964C3" w:rsidRDefault="00000000" w:rsidP="00D91AC8">
      <w:pPr>
        <w:jc w:val="left"/>
        <w:rPr>
          <w:sz w:val="24"/>
          <w:szCs w:val="10"/>
        </w:rPr>
      </w:pPr>
      <w:r>
        <w:rPr>
          <w:i/>
          <w:iCs/>
          <w:sz w:val="20"/>
          <w:szCs w:val="20"/>
        </w:rPr>
        <w:pict w14:anchorId="7FDD24BA">
          <v:rect id="_x0000_i1027" style="width:0;height:1.5pt" o:hralign="center" o:hrstd="t" o:hr="t" fillcolor="#a0a0a0" stroked="f"/>
        </w:pict>
      </w:r>
    </w:p>
    <w:p w14:paraId="73C71A04" w14:textId="77777777" w:rsidR="004E5916" w:rsidRDefault="004E5916" w:rsidP="004E5916">
      <w:pPr>
        <w:jc w:val="both"/>
        <w:rPr>
          <w:sz w:val="24"/>
          <w:szCs w:val="10"/>
        </w:rPr>
      </w:pPr>
      <w:bookmarkStart w:id="2" w:name="_Hlk150869219"/>
    </w:p>
    <w:p w14:paraId="2DD7817D" w14:textId="18A5FF94" w:rsidR="004E5916" w:rsidRPr="00DF705C" w:rsidRDefault="004E5916" w:rsidP="004E5916">
      <w:pPr>
        <w:pBdr>
          <w:top w:val="single" w:sz="12" w:space="1" w:color="4472C4" w:themeColor="accent1"/>
          <w:left w:val="single" w:sz="12" w:space="4" w:color="4472C4" w:themeColor="accent1"/>
          <w:bottom w:val="single" w:sz="12" w:space="1" w:color="4472C4" w:themeColor="accent1"/>
          <w:right w:val="single" w:sz="12" w:space="4" w:color="4472C4" w:themeColor="accent1"/>
        </w:pBdr>
        <w:jc w:val="left"/>
        <w:rPr>
          <w:b/>
          <w:bCs/>
          <w:sz w:val="24"/>
          <w:szCs w:val="10"/>
        </w:rPr>
      </w:pPr>
      <w:r w:rsidRPr="00DF705C">
        <w:rPr>
          <w:b/>
          <w:bCs/>
          <w:sz w:val="24"/>
          <w:szCs w:val="10"/>
        </w:rPr>
        <w:t xml:space="preserve">Music Options for Jonah </w:t>
      </w:r>
      <w:r>
        <w:rPr>
          <w:b/>
          <w:bCs/>
          <w:sz w:val="24"/>
          <w:szCs w:val="10"/>
        </w:rPr>
        <w:t>3</w:t>
      </w:r>
    </w:p>
    <w:p w14:paraId="3F8F6A4F" w14:textId="77777777" w:rsidR="004E5916" w:rsidRDefault="004E5916" w:rsidP="004E5916">
      <w:pPr>
        <w:jc w:val="left"/>
        <w:rPr>
          <w:sz w:val="24"/>
          <w:szCs w:val="10"/>
        </w:rPr>
      </w:pPr>
    </w:p>
    <w:bookmarkEnd w:id="2"/>
    <w:p w14:paraId="131E5B15" w14:textId="77777777" w:rsidR="004E5916" w:rsidRPr="004E5916" w:rsidRDefault="004E5916" w:rsidP="004E5916">
      <w:pPr>
        <w:spacing w:line="276" w:lineRule="auto"/>
        <w:jc w:val="left"/>
        <w:rPr>
          <w:sz w:val="24"/>
          <w:szCs w:val="10"/>
        </w:rPr>
      </w:pPr>
      <w:r w:rsidRPr="004E5916">
        <w:rPr>
          <w:sz w:val="24"/>
          <w:szCs w:val="10"/>
        </w:rPr>
        <w:t>Jonah 3 (Faith and Second Chances)</w:t>
      </w:r>
    </w:p>
    <w:p w14:paraId="0E98FBBD" w14:textId="77777777" w:rsidR="004E5916" w:rsidRPr="004E5916" w:rsidRDefault="004E5916" w:rsidP="004E5916">
      <w:pPr>
        <w:spacing w:line="276" w:lineRule="auto"/>
        <w:jc w:val="left"/>
        <w:rPr>
          <w:sz w:val="24"/>
          <w:szCs w:val="10"/>
        </w:rPr>
      </w:pPr>
      <w:r w:rsidRPr="004E5916">
        <w:rPr>
          <w:i/>
          <w:iCs/>
          <w:sz w:val="24"/>
          <w:szCs w:val="10"/>
        </w:rPr>
        <w:t>Praise My Soul, the King of Heaven</w:t>
      </w:r>
      <w:r w:rsidRPr="004E5916">
        <w:rPr>
          <w:sz w:val="24"/>
          <w:szCs w:val="10"/>
        </w:rPr>
        <w:t xml:space="preserve"> by Henry Francis Lyte (SB55)</w:t>
      </w:r>
    </w:p>
    <w:p w14:paraId="1DFE4399" w14:textId="3E4386B9" w:rsidR="004E5916" w:rsidRPr="004E5916" w:rsidRDefault="004E5916" w:rsidP="004E5916">
      <w:pPr>
        <w:spacing w:line="276" w:lineRule="auto"/>
        <w:jc w:val="left"/>
        <w:rPr>
          <w:sz w:val="24"/>
          <w:szCs w:val="10"/>
        </w:rPr>
      </w:pPr>
      <w:r w:rsidRPr="004E5916">
        <w:rPr>
          <w:i/>
          <w:iCs/>
          <w:sz w:val="24"/>
          <w:szCs w:val="10"/>
        </w:rPr>
        <w:t>Great are You Lord</w:t>
      </w:r>
      <w:r w:rsidRPr="004E5916">
        <w:rPr>
          <w:sz w:val="24"/>
          <w:szCs w:val="10"/>
        </w:rPr>
        <w:t xml:space="preserve"> </w:t>
      </w:r>
      <w:r>
        <w:rPr>
          <w:sz w:val="24"/>
          <w:szCs w:val="10"/>
        </w:rPr>
        <w:t xml:space="preserve">by </w:t>
      </w:r>
      <w:r w:rsidRPr="004E5916">
        <w:rPr>
          <w:sz w:val="24"/>
          <w:szCs w:val="10"/>
        </w:rPr>
        <w:t>David Leonard, Jason Ingram, Leslie Jordan (SongSelect)</w:t>
      </w:r>
    </w:p>
    <w:p w14:paraId="3E74186D" w14:textId="5F63E080" w:rsidR="004E5916" w:rsidRPr="004E5916" w:rsidRDefault="004E5916" w:rsidP="004E5916">
      <w:pPr>
        <w:spacing w:line="276" w:lineRule="auto"/>
        <w:jc w:val="left"/>
        <w:rPr>
          <w:sz w:val="24"/>
          <w:szCs w:val="10"/>
        </w:rPr>
      </w:pPr>
      <w:r w:rsidRPr="004E5916">
        <w:rPr>
          <w:i/>
          <w:iCs/>
          <w:sz w:val="24"/>
          <w:szCs w:val="10"/>
        </w:rPr>
        <w:t>Way Maker</w:t>
      </w:r>
      <w:r w:rsidRPr="004E5916">
        <w:rPr>
          <w:sz w:val="24"/>
          <w:szCs w:val="10"/>
        </w:rPr>
        <w:t xml:space="preserve"> </w:t>
      </w:r>
      <w:r>
        <w:rPr>
          <w:sz w:val="24"/>
          <w:szCs w:val="10"/>
        </w:rPr>
        <w:t xml:space="preserve">by </w:t>
      </w:r>
      <w:r w:rsidRPr="004E5916">
        <w:rPr>
          <w:sz w:val="24"/>
          <w:szCs w:val="10"/>
        </w:rPr>
        <w:t>Osinachi Kalu Okoro Egbu (SongSelect)</w:t>
      </w:r>
    </w:p>
    <w:p w14:paraId="06D9F142" w14:textId="77777777" w:rsidR="004E5916" w:rsidRPr="004E5916" w:rsidRDefault="004E5916" w:rsidP="004E5916">
      <w:pPr>
        <w:spacing w:line="276" w:lineRule="auto"/>
        <w:jc w:val="left"/>
        <w:rPr>
          <w:sz w:val="24"/>
          <w:szCs w:val="10"/>
        </w:rPr>
      </w:pPr>
      <w:r w:rsidRPr="004E5916">
        <w:rPr>
          <w:i/>
          <w:iCs/>
          <w:sz w:val="24"/>
          <w:szCs w:val="10"/>
        </w:rPr>
        <w:t>I Know a Fount</w:t>
      </w:r>
      <w:r w:rsidRPr="004E5916">
        <w:rPr>
          <w:sz w:val="24"/>
          <w:szCs w:val="10"/>
        </w:rPr>
        <w:t xml:space="preserve"> by Oliver Mark Cooke (SB 197)</w:t>
      </w:r>
    </w:p>
    <w:p w14:paraId="7209146A" w14:textId="77777777" w:rsidR="004E5916" w:rsidRPr="004E5916" w:rsidRDefault="004E5916" w:rsidP="004E5916">
      <w:pPr>
        <w:spacing w:line="276" w:lineRule="auto"/>
        <w:jc w:val="left"/>
        <w:rPr>
          <w:sz w:val="24"/>
          <w:szCs w:val="10"/>
        </w:rPr>
      </w:pPr>
      <w:r w:rsidRPr="004E5916">
        <w:rPr>
          <w:i/>
          <w:iCs/>
          <w:sz w:val="24"/>
          <w:szCs w:val="10"/>
        </w:rPr>
        <w:t>Your Grace Still Welcomes Me</w:t>
      </w:r>
      <w:r w:rsidRPr="004E5916">
        <w:rPr>
          <w:sz w:val="24"/>
          <w:szCs w:val="10"/>
        </w:rPr>
        <w:t xml:space="preserve"> by Louise Mathieson (Salvation Worship)</w:t>
      </w:r>
    </w:p>
    <w:p w14:paraId="2557FB01" w14:textId="1BF11D2E" w:rsidR="004E5916" w:rsidRDefault="004E5916" w:rsidP="004E5916">
      <w:pPr>
        <w:jc w:val="left"/>
        <w:rPr>
          <w:sz w:val="24"/>
          <w:szCs w:val="10"/>
        </w:rPr>
      </w:pPr>
      <w:bookmarkStart w:id="3" w:name="_Hlk150869298"/>
      <w:r w:rsidRPr="004E5916">
        <w:rPr>
          <w:sz w:val="24"/>
          <w:szCs w:val="10"/>
        </w:rPr>
        <w:t> </w:t>
      </w:r>
    </w:p>
    <w:p w14:paraId="3B450A6A" w14:textId="35306074" w:rsidR="004E5916" w:rsidRPr="00DF705C" w:rsidRDefault="004E5916" w:rsidP="004E5916">
      <w:pPr>
        <w:pBdr>
          <w:top w:val="single" w:sz="12" w:space="1" w:color="4472C4" w:themeColor="accent1"/>
          <w:left w:val="single" w:sz="12" w:space="4" w:color="4472C4" w:themeColor="accent1"/>
          <w:bottom w:val="single" w:sz="12" w:space="1" w:color="4472C4" w:themeColor="accent1"/>
          <w:right w:val="single" w:sz="12" w:space="4" w:color="4472C4" w:themeColor="accent1"/>
        </w:pBdr>
        <w:jc w:val="left"/>
        <w:rPr>
          <w:b/>
          <w:bCs/>
          <w:sz w:val="24"/>
          <w:szCs w:val="10"/>
        </w:rPr>
      </w:pPr>
      <w:r>
        <w:rPr>
          <w:b/>
          <w:bCs/>
          <w:sz w:val="24"/>
          <w:szCs w:val="10"/>
        </w:rPr>
        <w:t>Inclusion &amp; Accessibility Tip</w:t>
      </w:r>
    </w:p>
    <w:bookmarkEnd w:id="3"/>
    <w:p w14:paraId="62AD5A90" w14:textId="77777777" w:rsidR="004E5916" w:rsidRDefault="004E5916" w:rsidP="004E5916">
      <w:pPr>
        <w:jc w:val="left"/>
        <w:rPr>
          <w:sz w:val="24"/>
          <w:szCs w:val="10"/>
        </w:rPr>
      </w:pPr>
    </w:p>
    <w:p w14:paraId="58E39493" w14:textId="0E7697BE" w:rsidR="00C82B33" w:rsidRDefault="00F472C9" w:rsidP="00C82B33">
      <w:pPr>
        <w:jc w:val="left"/>
        <w:rPr>
          <w:sz w:val="24"/>
          <w:szCs w:val="10"/>
          <w:lang w:val="en-US"/>
        </w:rPr>
      </w:pPr>
      <w:r>
        <w:rPr>
          <w:sz w:val="24"/>
          <w:szCs w:val="10"/>
          <w:lang w:val="en-US"/>
        </w:rPr>
        <w:t xml:space="preserve">Create </w:t>
      </w:r>
      <w:r w:rsidR="00930CA0">
        <w:rPr>
          <w:sz w:val="24"/>
          <w:szCs w:val="10"/>
          <w:lang w:val="en-US"/>
        </w:rPr>
        <w:t>Inclusive m</w:t>
      </w:r>
      <w:r w:rsidR="00C82B33" w:rsidRPr="00C82B33">
        <w:rPr>
          <w:sz w:val="24"/>
          <w:szCs w:val="10"/>
          <w:lang w:val="en-US"/>
        </w:rPr>
        <w:t xml:space="preserve">essage </w:t>
      </w:r>
      <w:r w:rsidR="00930CA0">
        <w:rPr>
          <w:sz w:val="24"/>
          <w:szCs w:val="10"/>
          <w:lang w:val="en-US"/>
        </w:rPr>
        <w:t>h</w:t>
      </w:r>
      <w:r w:rsidR="00C82B33" w:rsidRPr="00C82B33">
        <w:rPr>
          <w:sz w:val="24"/>
          <w:szCs w:val="10"/>
          <w:lang w:val="en-US"/>
        </w:rPr>
        <w:t>andouts</w:t>
      </w:r>
      <w:r w:rsidR="00930CA0">
        <w:rPr>
          <w:sz w:val="24"/>
          <w:szCs w:val="10"/>
          <w:lang w:val="en-US"/>
        </w:rPr>
        <w:t>.</w:t>
      </w:r>
    </w:p>
    <w:p w14:paraId="2690B28C" w14:textId="77777777" w:rsidR="00930CA0" w:rsidRPr="00C82B33" w:rsidRDefault="00930CA0" w:rsidP="00C82B33">
      <w:pPr>
        <w:jc w:val="left"/>
        <w:rPr>
          <w:sz w:val="24"/>
          <w:szCs w:val="10"/>
          <w:lang w:val="en-US"/>
        </w:rPr>
      </w:pPr>
    </w:p>
    <w:p w14:paraId="2DC7C2C4" w14:textId="1DB63481" w:rsidR="00C82B33" w:rsidRPr="00C82B33" w:rsidRDefault="00C82B33" w:rsidP="00C82B33">
      <w:pPr>
        <w:jc w:val="left"/>
        <w:rPr>
          <w:sz w:val="24"/>
          <w:szCs w:val="10"/>
          <w:lang w:val="en-US"/>
        </w:rPr>
      </w:pPr>
      <w:r w:rsidRPr="00C82B33">
        <w:rPr>
          <w:sz w:val="24"/>
          <w:szCs w:val="10"/>
          <w:lang w:val="en-US"/>
        </w:rPr>
        <w:t xml:space="preserve">You have been provided with a wonderful fill in the blank message take away synopsis.   This is an excellent resource and many people quite like to have this.   However, for some people note taking can be difficult or stressful.  People that are not fluent in English, people that have comprehension or physical challenges </w:t>
      </w:r>
      <w:r w:rsidRPr="00C82B33">
        <w:rPr>
          <w:sz w:val="24"/>
          <w:szCs w:val="10"/>
          <w:lang w:val="en-US"/>
        </w:rPr>
        <w:lastRenderedPageBreak/>
        <w:t xml:space="preserve">shouldn’t be </w:t>
      </w:r>
      <w:r w:rsidR="00930CA0">
        <w:rPr>
          <w:sz w:val="24"/>
          <w:szCs w:val="10"/>
          <w:lang w:val="en-US"/>
        </w:rPr>
        <w:t>excluded from</w:t>
      </w:r>
      <w:r w:rsidRPr="00C82B33">
        <w:rPr>
          <w:sz w:val="24"/>
          <w:szCs w:val="10"/>
          <w:lang w:val="en-US"/>
        </w:rPr>
        <w:t xml:space="preserve"> this resource.  </w:t>
      </w:r>
      <w:r w:rsidR="002E6848">
        <w:rPr>
          <w:sz w:val="24"/>
          <w:szCs w:val="10"/>
          <w:lang w:val="en-US"/>
        </w:rPr>
        <w:t xml:space="preserve">When you use a sermon handout, consider </w:t>
      </w:r>
      <w:r w:rsidR="00B518F5">
        <w:rPr>
          <w:sz w:val="24"/>
          <w:szCs w:val="10"/>
          <w:lang w:val="en-US"/>
        </w:rPr>
        <w:t xml:space="preserve">creating </w:t>
      </w:r>
      <w:r w:rsidRPr="00C82B33">
        <w:rPr>
          <w:sz w:val="24"/>
          <w:szCs w:val="10"/>
          <w:lang w:val="en-US"/>
        </w:rPr>
        <w:t>one where there are watermark answers</w:t>
      </w:r>
      <w:r w:rsidR="00B518F5">
        <w:rPr>
          <w:sz w:val="24"/>
          <w:szCs w:val="10"/>
          <w:lang w:val="en-US"/>
        </w:rPr>
        <w:t xml:space="preserve"> inlcuded</w:t>
      </w:r>
      <w:r w:rsidRPr="00C82B33">
        <w:rPr>
          <w:sz w:val="24"/>
          <w:szCs w:val="10"/>
          <w:lang w:val="en-US"/>
        </w:rPr>
        <w:t xml:space="preserve">.  </w:t>
      </w:r>
      <w:r w:rsidR="003B47B3">
        <w:rPr>
          <w:sz w:val="24"/>
          <w:szCs w:val="10"/>
          <w:lang w:val="en-US"/>
        </w:rPr>
        <w:t>As</w:t>
      </w:r>
      <w:r w:rsidRPr="00C82B33">
        <w:rPr>
          <w:sz w:val="24"/>
          <w:szCs w:val="10"/>
          <w:lang w:val="en-US"/>
        </w:rPr>
        <w:t xml:space="preserve"> you use this resource, think about which version would enhance full participation in your congregation.</w:t>
      </w:r>
    </w:p>
    <w:p w14:paraId="4C03E3EA" w14:textId="73BCC531" w:rsidR="00C964C3" w:rsidRDefault="00C964C3" w:rsidP="004E5916">
      <w:pPr>
        <w:jc w:val="left"/>
        <w:rPr>
          <w:sz w:val="24"/>
          <w:szCs w:val="10"/>
        </w:rPr>
      </w:pPr>
      <w:r>
        <w:rPr>
          <w:sz w:val="24"/>
          <w:szCs w:val="10"/>
        </w:rPr>
        <w:br w:type="page"/>
      </w:r>
    </w:p>
    <w:p w14:paraId="6F5F148E" w14:textId="33C0511B" w:rsidR="00C964C3" w:rsidRPr="00800386" w:rsidRDefault="00C964C3" w:rsidP="00800386">
      <w:pPr>
        <w:pBdr>
          <w:top w:val="double" w:sz="18" w:space="1" w:color="4472C4" w:themeColor="accent1"/>
          <w:left w:val="double" w:sz="18" w:space="4" w:color="4472C4" w:themeColor="accent1"/>
          <w:bottom w:val="double" w:sz="18" w:space="1" w:color="4472C4" w:themeColor="accent1"/>
          <w:right w:val="double" w:sz="18" w:space="4" w:color="4472C4" w:themeColor="accent1"/>
        </w:pBdr>
        <w:jc w:val="left"/>
        <w:rPr>
          <w:b/>
          <w:bCs/>
          <w:sz w:val="24"/>
          <w:szCs w:val="10"/>
        </w:rPr>
      </w:pPr>
      <w:r w:rsidRPr="00800386">
        <w:rPr>
          <w:b/>
          <w:bCs/>
          <w:sz w:val="24"/>
          <w:szCs w:val="10"/>
        </w:rPr>
        <w:lastRenderedPageBreak/>
        <w:t>Sermon: Faith and Second Guessing</w:t>
      </w:r>
      <w:r w:rsidR="00800386">
        <w:rPr>
          <w:b/>
          <w:bCs/>
          <w:sz w:val="24"/>
          <w:szCs w:val="10"/>
        </w:rPr>
        <w:t>, by Major Mike Puddicombe</w:t>
      </w:r>
    </w:p>
    <w:p w14:paraId="2DA46E1E" w14:textId="0DE269FB" w:rsidR="00C964C3" w:rsidRPr="00800386" w:rsidRDefault="00C964C3" w:rsidP="00800386">
      <w:pPr>
        <w:pBdr>
          <w:top w:val="double" w:sz="18" w:space="1" w:color="4472C4" w:themeColor="accent1"/>
          <w:left w:val="double" w:sz="18" w:space="4" w:color="4472C4" w:themeColor="accent1"/>
          <w:bottom w:val="double" w:sz="18" w:space="1" w:color="4472C4" w:themeColor="accent1"/>
          <w:right w:val="double" w:sz="18" w:space="4" w:color="4472C4" w:themeColor="accent1"/>
        </w:pBdr>
        <w:jc w:val="left"/>
        <w:rPr>
          <w:b/>
          <w:bCs/>
          <w:sz w:val="24"/>
          <w:szCs w:val="10"/>
        </w:rPr>
      </w:pPr>
      <w:r w:rsidRPr="00800386">
        <w:rPr>
          <w:b/>
          <w:bCs/>
          <w:sz w:val="24"/>
          <w:szCs w:val="10"/>
        </w:rPr>
        <w:t>Scripture: Jonah 4</w:t>
      </w:r>
    </w:p>
    <w:p w14:paraId="18214958" w14:textId="77777777" w:rsidR="00C964C3" w:rsidRPr="00800386" w:rsidRDefault="00C964C3" w:rsidP="00800386">
      <w:pPr>
        <w:pBdr>
          <w:top w:val="double" w:sz="18" w:space="1" w:color="4472C4" w:themeColor="accent1"/>
          <w:left w:val="double" w:sz="18" w:space="4" w:color="4472C4" w:themeColor="accent1"/>
          <w:bottom w:val="double" w:sz="18" w:space="1" w:color="4472C4" w:themeColor="accent1"/>
          <w:right w:val="double" w:sz="18" w:space="4" w:color="4472C4" w:themeColor="accent1"/>
        </w:pBdr>
        <w:jc w:val="left"/>
        <w:rPr>
          <w:b/>
          <w:bCs/>
          <w:sz w:val="24"/>
          <w:szCs w:val="10"/>
        </w:rPr>
      </w:pPr>
      <w:r w:rsidRPr="00800386">
        <w:rPr>
          <w:b/>
          <w:bCs/>
          <w:sz w:val="24"/>
          <w:szCs w:val="10"/>
        </w:rPr>
        <w:t>Series: Real Life Faith</w:t>
      </w:r>
    </w:p>
    <w:p w14:paraId="500783A5" w14:textId="5C59455B" w:rsidR="00C964C3" w:rsidRPr="00800386" w:rsidRDefault="00C964C3" w:rsidP="00800386">
      <w:pPr>
        <w:pBdr>
          <w:top w:val="double" w:sz="18" w:space="1" w:color="4472C4" w:themeColor="accent1"/>
          <w:left w:val="double" w:sz="18" w:space="4" w:color="4472C4" w:themeColor="accent1"/>
          <w:bottom w:val="double" w:sz="18" w:space="1" w:color="4472C4" w:themeColor="accent1"/>
          <w:right w:val="double" w:sz="18" w:space="4" w:color="4472C4" w:themeColor="accent1"/>
        </w:pBdr>
        <w:jc w:val="left"/>
        <w:rPr>
          <w:b/>
          <w:bCs/>
          <w:sz w:val="24"/>
          <w:szCs w:val="10"/>
        </w:rPr>
      </w:pPr>
      <w:r w:rsidRPr="00800386">
        <w:rPr>
          <w:b/>
          <w:bCs/>
          <w:sz w:val="24"/>
          <w:szCs w:val="10"/>
        </w:rPr>
        <w:t>Subject: Doubts</w:t>
      </w:r>
    </w:p>
    <w:p w14:paraId="4B522024" w14:textId="77777777" w:rsidR="00C964C3" w:rsidRPr="00C964C3" w:rsidRDefault="00C964C3" w:rsidP="00C964C3">
      <w:pPr>
        <w:jc w:val="left"/>
        <w:rPr>
          <w:sz w:val="24"/>
          <w:szCs w:val="10"/>
        </w:rPr>
      </w:pPr>
    </w:p>
    <w:p w14:paraId="28A7DEB2" w14:textId="77777777" w:rsidR="00C964C3" w:rsidRPr="00C964C3" w:rsidRDefault="00C964C3" w:rsidP="00C964C3">
      <w:pPr>
        <w:jc w:val="left"/>
        <w:rPr>
          <w:b/>
          <w:bCs/>
          <w:sz w:val="24"/>
          <w:szCs w:val="10"/>
        </w:rPr>
      </w:pPr>
      <w:r w:rsidRPr="00C964C3">
        <w:rPr>
          <w:b/>
          <w:bCs/>
          <w:sz w:val="24"/>
          <w:szCs w:val="10"/>
        </w:rPr>
        <w:t>A. INTRODUCTION</w:t>
      </w:r>
    </w:p>
    <w:p w14:paraId="00FE8A24" w14:textId="77777777" w:rsidR="00C964C3" w:rsidRDefault="00C964C3" w:rsidP="00D91AC8">
      <w:pPr>
        <w:jc w:val="left"/>
        <w:rPr>
          <w:sz w:val="24"/>
          <w:szCs w:val="10"/>
        </w:rPr>
      </w:pPr>
    </w:p>
    <w:p w14:paraId="31F71055" w14:textId="3996E497" w:rsidR="00BC3836" w:rsidRPr="00BC3836" w:rsidRDefault="00BC3836" w:rsidP="00BC3836">
      <w:pPr>
        <w:jc w:val="left"/>
        <w:rPr>
          <w:sz w:val="24"/>
          <w:szCs w:val="10"/>
        </w:rPr>
      </w:pPr>
      <w:r w:rsidRPr="00BC3836">
        <w:rPr>
          <w:sz w:val="24"/>
          <w:szCs w:val="10"/>
        </w:rPr>
        <w:t>We have come to the end of our series on Real Life Faith, and I trust that you have learned a few things about your faith and how it can be strengthened in the midst of the messiness of every day life.</w:t>
      </w:r>
    </w:p>
    <w:p w14:paraId="690ACE85" w14:textId="77777777" w:rsidR="00BC3836" w:rsidRDefault="00BC3836" w:rsidP="00BC3836">
      <w:pPr>
        <w:jc w:val="left"/>
        <w:rPr>
          <w:sz w:val="24"/>
          <w:szCs w:val="10"/>
        </w:rPr>
      </w:pPr>
    </w:p>
    <w:p w14:paraId="6E3A55B5" w14:textId="700E20BC" w:rsidR="00BC3836" w:rsidRPr="00BC3836" w:rsidRDefault="00BC3836" w:rsidP="00BC3836">
      <w:pPr>
        <w:jc w:val="left"/>
        <w:rPr>
          <w:sz w:val="24"/>
          <w:szCs w:val="10"/>
        </w:rPr>
      </w:pPr>
      <w:r w:rsidRPr="00BC3836">
        <w:rPr>
          <w:sz w:val="24"/>
          <w:szCs w:val="10"/>
        </w:rPr>
        <w:t>Next week we are starting a new series call You're Ready as we look at how you and I can improve our obedience to the great commission found in Matthew 28.</w:t>
      </w:r>
    </w:p>
    <w:p w14:paraId="67F9B482" w14:textId="77777777" w:rsidR="00BC3836" w:rsidRDefault="00BC3836" w:rsidP="00D91AC8">
      <w:pPr>
        <w:jc w:val="left"/>
        <w:rPr>
          <w:sz w:val="24"/>
          <w:szCs w:val="10"/>
        </w:rPr>
      </w:pPr>
    </w:p>
    <w:p w14:paraId="5FD3CCBD" w14:textId="317E7956" w:rsidR="00BC3836" w:rsidRPr="00BC3836" w:rsidRDefault="00BC3836" w:rsidP="00BC3836">
      <w:pPr>
        <w:jc w:val="left"/>
        <w:rPr>
          <w:b/>
          <w:bCs/>
          <w:sz w:val="24"/>
          <w:szCs w:val="10"/>
        </w:rPr>
      </w:pPr>
      <w:r>
        <w:rPr>
          <w:b/>
          <w:bCs/>
          <w:sz w:val="24"/>
          <w:szCs w:val="10"/>
        </w:rPr>
        <w:t xml:space="preserve">B. </w:t>
      </w:r>
      <w:r w:rsidRPr="00BC3836">
        <w:rPr>
          <w:b/>
          <w:bCs/>
          <w:sz w:val="24"/>
          <w:szCs w:val="10"/>
        </w:rPr>
        <w:t>HOW DO I STRUGGLE WITH THIS?</w:t>
      </w:r>
    </w:p>
    <w:p w14:paraId="69806EC0" w14:textId="70655128" w:rsidR="00BC3836" w:rsidRPr="00BC3836" w:rsidRDefault="00BC3836" w:rsidP="00BC3836">
      <w:pPr>
        <w:jc w:val="left"/>
        <w:rPr>
          <w:sz w:val="24"/>
          <w:szCs w:val="10"/>
        </w:rPr>
      </w:pPr>
    </w:p>
    <w:p w14:paraId="7F25A0D3" w14:textId="77777777" w:rsidR="00BC3836" w:rsidRPr="00BC3836" w:rsidRDefault="00BC3836" w:rsidP="00BC3836">
      <w:pPr>
        <w:jc w:val="left"/>
        <w:rPr>
          <w:sz w:val="24"/>
          <w:szCs w:val="10"/>
        </w:rPr>
      </w:pPr>
      <w:r w:rsidRPr="00BC3836">
        <w:rPr>
          <w:sz w:val="24"/>
          <w:szCs w:val="10"/>
        </w:rPr>
        <w:t>I'm going to let you in on a little secret - Karen and I sometimes have disagreements.</w:t>
      </w:r>
    </w:p>
    <w:p w14:paraId="6197C020" w14:textId="77777777" w:rsidR="00BC3836" w:rsidRPr="00BC3836" w:rsidRDefault="00BC3836" w:rsidP="00BC3836">
      <w:pPr>
        <w:numPr>
          <w:ilvl w:val="0"/>
          <w:numId w:val="51"/>
        </w:numPr>
        <w:jc w:val="left"/>
        <w:rPr>
          <w:sz w:val="24"/>
          <w:szCs w:val="10"/>
        </w:rPr>
      </w:pPr>
      <w:r w:rsidRPr="00BC3836">
        <w:rPr>
          <w:sz w:val="24"/>
          <w:szCs w:val="10"/>
        </w:rPr>
        <w:t>I know it is hard to believe, but there are times when we don't see eye to eye</w:t>
      </w:r>
    </w:p>
    <w:p w14:paraId="15B28709" w14:textId="77777777" w:rsidR="00BC3836" w:rsidRPr="00BC3836" w:rsidRDefault="00BC3836" w:rsidP="00BC3836">
      <w:pPr>
        <w:numPr>
          <w:ilvl w:val="0"/>
          <w:numId w:val="51"/>
        </w:numPr>
        <w:jc w:val="left"/>
        <w:rPr>
          <w:sz w:val="24"/>
          <w:szCs w:val="10"/>
        </w:rPr>
      </w:pPr>
      <w:r w:rsidRPr="00BC3836">
        <w:rPr>
          <w:sz w:val="24"/>
          <w:szCs w:val="10"/>
        </w:rPr>
        <w:t>we have never had a yelling and screaming argument in our 35 years of marriage - probably because that is neither of our personalities</w:t>
      </w:r>
    </w:p>
    <w:p w14:paraId="7CF31DF6" w14:textId="77777777" w:rsidR="00BC3836" w:rsidRPr="00BC3836" w:rsidRDefault="00BC3836" w:rsidP="00BC3836">
      <w:pPr>
        <w:numPr>
          <w:ilvl w:val="0"/>
          <w:numId w:val="51"/>
        </w:numPr>
        <w:jc w:val="left"/>
        <w:rPr>
          <w:sz w:val="24"/>
          <w:szCs w:val="10"/>
        </w:rPr>
      </w:pPr>
      <w:r w:rsidRPr="00BC3836">
        <w:rPr>
          <w:sz w:val="24"/>
          <w:szCs w:val="10"/>
        </w:rPr>
        <w:t>when we first were married, I found that my best reply in any argument was "yes dear"</w:t>
      </w:r>
    </w:p>
    <w:p w14:paraId="15D16154" w14:textId="77777777" w:rsidR="00BC3836" w:rsidRPr="00BC3836" w:rsidRDefault="00BC3836" w:rsidP="00BC3836">
      <w:pPr>
        <w:numPr>
          <w:ilvl w:val="0"/>
          <w:numId w:val="51"/>
        </w:numPr>
        <w:jc w:val="left"/>
        <w:rPr>
          <w:sz w:val="24"/>
          <w:szCs w:val="10"/>
        </w:rPr>
      </w:pPr>
      <w:r w:rsidRPr="00BC3836">
        <w:rPr>
          <w:sz w:val="24"/>
          <w:szCs w:val="10"/>
        </w:rPr>
        <w:t>but Karen hated that response because it never solved the problem we were having</w:t>
      </w:r>
    </w:p>
    <w:p w14:paraId="1C8F89D7" w14:textId="77777777" w:rsidR="00BC3836" w:rsidRPr="00BC3836" w:rsidRDefault="00BC3836" w:rsidP="00BC3836">
      <w:pPr>
        <w:numPr>
          <w:ilvl w:val="0"/>
          <w:numId w:val="51"/>
        </w:numPr>
        <w:jc w:val="left"/>
        <w:rPr>
          <w:sz w:val="24"/>
          <w:szCs w:val="10"/>
        </w:rPr>
      </w:pPr>
      <w:r w:rsidRPr="00BC3836">
        <w:rPr>
          <w:sz w:val="24"/>
          <w:szCs w:val="10"/>
        </w:rPr>
        <w:t>she wanted me to express my feelings</w:t>
      </w:r>
    </w:p>
    <w:p w14:paraId="49A7CB08" w14:textId="77777777" w:rsidR="00BC3836" w:rsidRPr="00BC3836" w:rsidRDefault="00BC3836" w:rsidP="00BC3836">
      <w:pPr>
        <w:numPr>
          <w:ilvl w:val="0"/>
          <w:numId w:val="51"/>
        </w:numPr>
        <w:jc w:val="left"/>
        <w:rPr>
          <w:sz w:val="24"/>
          <w:szCs w:val="10"/>
        </w:rPr>
      </w:pPr>
      <w:r w:rsidRPr="00BC3836">
        <w:rPr>
          <w:sz w:val="24"/>
          <w:szCs w:val="10"/>
        </w:rPr>
        <w:t>I was afraid to do that because I thought it would negatively affect our relationship</w:t>
      </w:r>
    </w:p>
    <w:p w14:paraId="4524C826" w14:textId="77777777" w:rsidR="00BC3836" w:rsidRPr="00BC3836" w:rsidRDefault="00BC3836" w:rsidP="00BC3836">
      <w:pPr>
        <w:numPr>
          <w:ilvl w:val="0"/>
          <w:numId w:val="51"/>
        </w:numPr>
        <w:jc w:val="left"/>
        <w:rPr>
          <w:sz w:val="24"/>
          <w:szCs w:val="10"/>
        </w:rPr>
      </w:pPr>
      <w:r w:rsidRPr="00BC3836">
        <w:rPr>
          <w:sz w:val="24"/>
          <w:szCs w:val="10"/>
        </w:rPr>
        <w:t>it actually did the opposite - it improved our relationship</w:t>
      </w:r>
    </w:p>
    <w:p w14:paraId="7D3C8829" w14:textId="77777777" w:rsidR="00BC3836" w:rsidRDefault="00BC3836" w:rsidP="00D91AC8">
      <w:pPr>
        <w:jc w:val="left"/>
        <w:rPr>
          <w:sz w:val="24"/>
          <w:szCs w:val="10"/>
        </w:rPr>
      </w:pPr>
    </w:p>
    <w:p w14:paraId="4904EDB2" w14:textId="3E7BB7F9" w:rsidR="00BC3836" w:rsidRPr="00BC3836" w:rsidRDefault="00BC3836" w:rsidP="00BC3836">
      <w:pPr>
        <w:jc w:val="left"/>
        <w:rPr>
          <w:b/>
          <w:bCs/>
          <w:sz w:val="24"/>
          <w:szCs w:val="10"/>
        </w:rPr>
      </w:pPr>
      <w:r>
        <w:rPr>
          <w:b/>
          <w:bCs/>
          <w:sz w:val="24"/>
          <w:szCs w:val="10"/>
        </w:rPr>
        <w:t xml:space="preserve">C. </w:t>
      </w:r>
      <w:r w:rsidRPr="00BC3836">
        <w:rPr>
          <w:b/>
          <w:bCs/>
          <w:sz w:val="24"/>
          <w:szCs w:val="10"/>
        </w:rPr>
        <w:t>HOW DO WE ALL STRUGGLE WITH THIS?</w:t>
      </w:r>
    </w:p>
    <w:p w14:paraId="5E8E71FA" w14:textId="77777777" w:rsidR="00BC3836" w:rsidRDefault="00BC3836" w:rsidP="00BC3836">
      <w:pPr>
        <w:jc w:val="left"/>
        <w:rPr>
          <w:sz w:val="24"/>
          <w:szCs w:val="10"/>
        </w:rPr>
      </w:pPr>
    </w:p>
    <w:p w14:paraId="5D1FA6FF" w14:textId="2B4DB110" w:rsidR="00BC3836" w:rsidRPr="00BC3836" w:rsidRDefault="00BC3836" w:rsidP="00BC3836">
      <w:pPr>
        <w:jc w:val="left"/>
        <w:rPr>
          <w:sz w:val="24"/>
          <w:szCs w:val="10"/>
        </w:rPr>
      </w:pPr>
      <w:r w:rsidRPr="00BC3836">
        <w:rPr>
          <w:sz w:val="24"/>
          <w:szCs w:val="10"/>
        </w:rPr>
        <w:t>Now, I am sure that you have all had arguments and fights with loved ones.</w:t>
      </w:r>
    </w:p>
    <w:p w14:paraId="22565C9B" w14:textId="77777777" w:rsidR="00BC3836" w:rsidRPr="00BC3836" w:rsidRDefault="00BC3836" w:rsidP="00BC3836">
      <w:pPr>
        <w:numPr>
          <w:ilvl w:val="0"/>
          <w:numId w:val="52"/>
        </w:numPr>
        <w:jc w:val="left"/>
        <w:rPr>
          <w:sz w:val="24"/>
          <w:szCs w:val="10"/>
        </w:rPr>
      </w:pPr>
      <w:r w:rsidRPr="00BC3836">
        <w:rPr>
          <w:sz w:val="24"/>
          <w:szCs w:val="10"/>
        </w:rPr>
        <w:t>they do something you don't approve of</w:t>
      </w:r>
    </w:p>
    <w:p w14:paraId="662B6339" w14:textId="77777777" w:rsidR="00BC3836" w:rsidRPr="00BC3836" w:rsidRDefault="00BC3836" w:rsidP="00BC3836">
      <w:pPr>
        <w:numPr>
          <w:ilvl w:val="0"/>
          <w:numId w:val="52"/>
        </w:numPr>
        <w:jc w:val="left"/>
        <w:rPr>
          <w:sz w:val="24"/>
          <w:szCs w:val="10"/>
        </w:rPr>
      </w:pPr>
      <w:r w:rsidRPr="00BC3836">
        <w:rPr>
          <w:sz w:val="24"/>
          <w:szCs w:val="10"/>
        </w:rPr>
        <w:t>children disobey</w:t>
      </w:r>
    </w:p>
    <w:p w14:paraId="298A7566" w14:textId="77777777" w:rsidR="00BC3836" w:rsidRPr="00BC3836" w:rsidRDefault="00BC3836" w:rsidP="00BC3836">
      <w:pPr>
        <w:numPr>
          <w:ilvl w:val="0"/>
          <w:numId w:val="52"/>
        </w:numPr>
        <w:jc w:val="left"/>
        <w:rPr>
          <w:sz w:val="24"/>
          <w:szCs w:val="10"/>
        </w:rPr>
      </w:pPr>
      <w:r w:rsidRPr="00BC3836">
        <w:rPr>
          <w:sz w:val="24"/>
          <w:szCs w:val="10"/>
        </w:rPr>
        <w:t>they want to do something different than you</w:t>
      </w:r>
    </w:p>
    <w:p w14:paraId="3FC68EEA" w14:textId="77777777" w:rsidR="00BC3836" w:rsidRPr="00BC3836" w:rsidRDefault="00BC3836" w:rsidP="00BC3836">
      <w:pPr>
        <w:numPr>
          <w:ilvl w:val="0"/>
          <w:numId w:val="52"/>
        </w:numPr>
        <w:jc w:val="left"/>
        <w:rPr>
          <w:sz w:val="24"/>
          <w:szCs w:val="10"/>
        </w:rPr>
      </w:pPr>
      <w:r w:rsidRPr="00BC3836">
        <w:rPr>
          <w:sz w:val="24"/>
          <w:szCs w:val="10"/>
        </w:rPr>
        <w:t>in your circumstance, perhaps it evolves into a shouting match that the neighbourhood can hear</w:t>
      </w:r>
    </w:p>
    <w:p w14:paraId="3F657E13" w14:textId="77777777" w:rsidR="00BC3836" w:rsidRPr="00BC3836" w:rsidRDefault="00BC3836" w:rsidP="00BC3836">
      <w:pPr>
        <w:numPr>
          <w:ilvl w:val="0"/>
          <w:numId w:val="52"/>
        </w:numPr>
        <w:jc w:val="left"/>
        <w:rPr>
          <w:sz w:val="24"/>
          <w:szCs w:val="10"/>
        </w:rPr>
      </w:pPr>
      <w:r w:rsidRPr="00BC3836">
        <w:rPr>
          <w:sz w:val="24"/>
          <w:szCs w:val="10"/>
        </w:rPr>
        <w:t>maybe you give the silent treatment</w:t>
      </w:r>
    </w:p>
    <w:p w14:paraId="2B4605EC" w14:textId="77777777" w:rsidR="00BC3836" w:rsidRDefault="00BC3836" w:rsidP="00BC3836">
      <w:pPr>
        <w:jc w:val="left"/>
        <w:rPr>
          <w:sz w:val="24"/>
          <w:szCs w:val="10"/>
        </w:rPr>
      </w:pPr>
    </w:p>
    <w:p w14:paraId="33A27B4A" w14:textId="19B76262" w:rsidR="00BC3836" w:rsidRPr="00BC3836" w:rsidRDefault="00BC3836" w:rsidP="00BC3836">
      <w:pPr>
        <w:jc w:val="left"/>
        <w:rPr>
          <w:sz w:val="24"/>
          <w:szCs w:val="10"/>
        </w:rPr>
      </w:pPr>
      <w:r w:rsidRPr="00BC3836">
        <w:rPr>
          <w:sz w:val="24"/>
          <w:szCs w:val="10"/>
        </w:rPr>
        <w:t>The thing is, there is a problem in the relationship that needs to be mended and the only way that happens is if the people involved actually talk to each other.</w:t>
      </w:r>
    </w:p>
    <w:p w14:paraId="7B609E4B" w14:textId="77777777" w:rsidR="00BC3836" w:rsidRPr="00BC3836" w:rsidRDefault="00BC3836" w:rsidP="00BC3836">
      <w:pPr>
        <w:numPr>
          <w:ilvl w:val="0"/>
          <w:numId w:val="53"/>
        </w:numPr>
        <w:jc w:val="left"/>
        <w:rPr>
          <w:sz w:val="24"/>
          <w:szCs w:val="10"/>
        </w:rPr>
      </w:pPr>
      <w:r w:rsidRPr="00BC3836">
        <w:rPr>
          <w:sz w:val="24"/>
          <w:szCs w:val="10"/>
        </w:rPr>
        <w:t>lack of communication is the number one killer of relationships</w:t>
      </w:r>
    </w:p>
    <w:p w14:paraId="44A5B056" w14:textId="77777777" w:rsidR="00BC3836" w:rsidRPr="00BC3836" w:rsidRDefault="00BC3836" w:rsidP="00BC3836">
      <w:pPr>
        <w:numPr>
          <w:ilvl w:val="0"/>
          <w:numId w:val="53"/>
        </w:numPr>
        <w:jc w:val="left"/>
        <w:rPr>
          <w:sz w:val="24"/>
          <w:szCs w:val="10"/>
        </w:rPr>
      </w:pPr>
      <w:r w:rsidRPr="00BC3836">
        <w:rPr>
          <w:sz w:val="24"/>
          <w:szCs w:val="10"/>
        </w:rPr>
        <w:t>communication is the pizza crust of a relationship</w:t>
      </w:r>
    </w:p>
    <w:p w14:paraId="236AAE48" w14:textId="77777777" w:rsidR="00BC3836" w:rsidRPr="00BC3836" w:rsidRDefault="00BC3836" w:rsidP="00BC3836">
      <w:pPr>
        <w:numPr>
          <w:ilvl w:val="0"/>
          <w:numId w:val="53"/>
        </w:numPr>
        <w:jc w:val="left"/>
        <w:rPr>
          <w:sz w:val="24"/>
          <w:szCs w:val="10"/>
        </w:rPr>
      </w:pPr>
      <w:r w:rsidRPr="00BC3836">
        <w:rPr>
          <w:sz w:val="24"/>
          <w:szCs w:val="10"/>
        </w:rPr>
        <w:t>without the crust, there is nothing holding the other parts of the pizza together</w:t>
      </w:r>
    </w:p>
    <w:p w14:paraId="0600D4AE" w14:textId="77777777" w:rsidR="00BC3836" w:rsidRDefault="00BC3836" w:rsidP="00BC3836">
      <w:pPr>
        <w:jc w:val="left"/>
        <w:rPr>
          <w:sz w:val="24"/>
          <w:szCs w:val="10"/>
        </w:rPr>
      </w:pPr>
    </w:p>
    <w:p w14:paraId="4EACCE3B" w14:textId="385DEAAE" w:rsidR="00BC3836" w:rsidRPr="00BC3836" w:rsidRDefault="00BC3836" w:rsidP="00BC3836">
      <w:pPr>
        <w:jc w:val="left"/>
        <w:rPr>
          <w:sz w:val="24"/>
          <w:szCs w:val="10"/>
        </w:rPr>
      </w:pPr>
      <w:r w:rsidRPr="00BC3836">
        <w:rPr>
          <w:sz w:val="24"/>
          <w:szCs w:val="10"/>
        </w:rPr>
        <w:t>And I know that there are times in a relationship that you have doubts and concerns and perhaps you even second guessed your decision to be in the relationship in the first place!</w:t>
      </w:r>
    </w:p>
    <w:p w14:paraId="5670919D" w14:textId="77777777" w:rsidR="00BC3836" w:rsidRPr="00BC3836" w:rsidRDefault="00BC3836" w:rsidP="00BC3836">
      <w:pPr>
        <w:numPr>
          <w:ilvl w:val="0"/>
          <w:numId w:val="54"/>
        </w:numPr>
        <w:jc w:val="left"/>
        <w:rPr>
          <w:sz w:val="24"/>
          <w:szCs w:val="10"/>
        </w:rPr>
      </w:pPr>
      <w:r w:rsidRPr="00BC3836">
        <w:rPr>
          <w:sz w:val="24"/>
          <w:szCs w:val="10"/>
        </w:rPr>
        <w:t>we have all been there</w:t>
      </w:r>
    </w:p>
    <w:p w14:paraId="378F0841" w14:textId="77777777" w:rsidR="00BC3836" w:rsidRPr="00BC3836" w:rsidRDefault="00BC3836" w:rsidP="00BC3836">
      <w:pPr>
        <w:numPr>
          <w:ilvl w:val="0"/>
          <w:numId w:val="54"/>
        </w:numPr>
        <w:jc w:val="left"/>
        <w:rPr>
          <w:sz w:val="24"/>
          <w:szCs w:val="10"/>
        </w:rPr>
      </w:pPr>
      <w:r w:rsidRPr="00BC3836">
        <w:rPr>
          <w:sz w:val="24"/>
          <w:szCs w:val="10"/>
        </w:rPr>
        <w:t>and it just isn't in our relationships with friends, family, neighbours, co-workers, and employees</w:t>
      </w:r>
    </w:p>
    <w:p w14:paraId="053C85C0" w14:textId="77777777" w:rsidR="00BC3836" w:rsidRPr="00BC3836" w:rsidRDefault="00BC3836" w:rsidP="00BC3836">
      <w:pPr>
        <w:numPr>
          <w:ilvl w:val="0"/>
          <w:numId w:val="54"/>
        </w:numPr>
        <w:jc w:val="left"/>
        <w:rPr>
          <w:sz w:val="24"/>
          <w:szCs w:val="10"/>
        </w:rPr>
      </w:pPr>
      <w:r w:rsidRPr="00BC3836">
        <w:rPr>
          <w:sz w:val="24"/>
          <w:szCs w:val="10"/>
        </w:rPr>
        <w:t>sometimes we have those same doubts and concerns in our relationship with God</w:t>
      </w:r>
    </w:p>
    <w:p w14:paraId="7DE3CBF2" w14:textId="0A0C4C03" w:rsidR="00BC3836" w:rsidRPr="00BC3836" w:rsidRDefault="00BC3836" w:rsidP="00BC3836">
      <w:pPr>
        <w:numPr>
          <w:ilvl w:val="0"/>
          <w:numId w:val="54"/>
        </w:numPr>
        <w:jc w:val="left"/>
        <w:rPr>
          <w:sz w:val="24"/>
          <w:szCs w:val="10"/>
        </w:rPr>
      </w:pPr>
      <w:r w:rsidRPr="00BC3836">
        <w:rPr>
          <w:sz w:val="24"/>
          <w:szCs w:val="10"/>
        </w:rPr>
        <w:t xml:space="preserve">and that is the real-life faith issue that Jonah faces in </w:t>
      </w:r>
      <w:r>
        <w:rPr>
          <w:sz w:val="24"/>
          <w:szCs w:val="10"/>
        </w:rPr>
        <w:t>chapter</w:t>
      </w:r>
      <w:r w:rsidRPr="00BC3836">
        <w:rPr>
          <w:sz w:val="24"/>
          <w:szCs w:val="10"/>
        </w:rPr>
        <w:t xml:space="preserve"> 4</w:t>
      </w:r>
    </w:p>
    <w:p w14:paraId="43C1335A" w14:textId="77777777" w:rsidR="00BC3836" w:rsidRDefault="00BC3836" w:rsidP="00D91AC8">
      <w:pPr>
        <w:jc w:val="left"/>
        <w:rPr>
          <w:sz w:val="24"/>
          <w:szCs w:val="10"/>
        </w:rPr>
      </w:pPr>
    </w:p>
    <w:p w14:paraId="3366B569" w14:textId="0AA12649" w:rsidR="00BC3836" w:rsidRPr="00BC3836" w:rsidRDefault="00BC3836" w:rsidP="00BC3836">
      <w:pPr>
        <w:jc w:val="left"/>
        <w:rPr>
          <w:b/>
          <w:bCs/>
          <w:sz w:val="24"/>
          <w:szCs w:val="10"/>
        </w:rPr>
      </w:pPr>
      <w:r>
        <w:rPr>
          <w:b/>
          <w:bCs/>
          <w:sz w:val="24"/>
          <w:szCs w:val="10"/>
        </w:rPr>
        <w:t xml:space="preserve">D. </w:t>
      </w:r>
      <w:r w:rsidRPr="00BC3836">
        <w:rPr>
          <w:b/>
          <w:bCs/>
          <w:sz w:val="24"/>
          <w:szCs w:val="10"/>
        </w:rPr>
        <w:t>WHAT DOES THE BIBLE SAY ABOUT THIS?</w:t>
      </w:r>
    </w:p>
    <w:p w14:paraId="064A472D" w14:textId="77777777" w:rsidR="00BC3836" w:rsidRPr="00BC3836" w:rsidRDefault="00BC3836" w:rsidP="00BC3836">
      <w:pPr>
        <w:jc w:val="left"/>
        <w:rPr>
          <w:sz w:val="24"/>
          <w:szCs w:val="10"/>
        </w:rPr>
      </w:pPr>
      <w:r w:rsidRPr="00BC3836">
        <w:rPr>
          <w:sz w:val="24"/>
          <w:szCs w:val="10"/>
        </w:rPr>
        <w:lastRenderedPageBreak/>
        <w:t>And it’s this closing interaction between God and prophet that reveals not only what has been Jonah’s problem throughout, but also what may be our problem today.</w:t>
      </w:r>
    </w:p>
    <w:p w14:paraId="70EAEED3" w14:textId="77777777" w:rsidR="00BC3836" w:rsidRDefault="00BC3836" w:rsidP="00BC3836">
      <w:pPr>
        <w:jc w:val="left"/>
        <w:rPr>
          <w:sz w:val="24"/>
          <w:szCs w:val="10"/>
        </w:rPr>
      </w:pPr>
    </w:p>
    <w:p w14:paraId="6A994E81" w14:textId="6373EA28" w:rsidR="00BC3836" w:rsidRPr="00BC3836" w:rsidRDefault="00BC3836" w:rsidP="00BC3836">
      <w:pPr>
        <w:jc w:val="left"/>
        <w:rPr>
          <w:sz w:val="24"/>
          <w:szCs w:val="10"/>
        </w:rPr>
      </w:pPr>
      <w:r w:rsidRPr="00BC3836">
        <w:rPr>
          <w:sz w:val="24"/>
          <w:szCs w:val="10"/>
        </w:rPr>
        <w:t>What stopped Jonah from doing what God called him to do? </w:t>
      </w:r>
    </w:p>
    <w:p w14:paraId="16659DCE" w14:textId="77777777" w:rsidR="00BC3836" w:rsidRPr="00BC3836" w:rsidRDefault="00BC3836" w:rsidP="00BC3836">
      <w:pPr>
        <w:numPr>
          <w:ilvl w:val="0"/>
          <w:numId w:val="55"/>
        </w:numPr>
        <w:jc w:val="left"/>
        <w:rPr>
          <w:sz w:val="24"/>
          <w:szCs w:val="10"/>
        </w:rPr>
      </w:pPr>
      <w:r w:rsidRPr="00BC3836">
        <w:rPr>
          <w:sz w:val="24"/>
          <w:szCs w:val="10"/>
        </w:rPr>
        <w:t>Well, first we see that </w:t>
      </w:r>
      <w:r w:rsidRPr="00BC3836">
        <w:rPr>
          <w:b/>
          <w:bCs/>
          <w:sz w:val="24"/>
          <w:szCs w:val="10"/>
        </w:rPr>
        <w:t>it’s not an understanding problem</w:t>
      </w:r>
      <w:r w:rsidRPr="00BC3836">
        <w:rPr>
          <w:sz w:val="24"/>
          <w:szCs w:val="10"/>
        </w:rPr>
        <w:t>. </w:t>
      </w:r>
    </w:p>
    <w:p w14:paraId="5363B3BD" w14:textId="77777777" w:rsidR="00BC3836" w:rsidRPr="00BC3836" w:rsidRDefault="00BC3836" w:rsidP="00BC3836">
      <w:pPr>
        <w:numPr>
          <w:ilvl w:val="0"/>
          <w:numId w:val="55"/>
        </w:numPr>
        <w:jc w:val="left"/>
        <w:rPr>
          <w:sz w:val="24"/>
          <w:szCs w:val="10"/>
        </w:rPr>
      </w:pPr>
      <w:r w:rsidRPr="00BC3836">
        <w:rPr>
          <w:sz w:val="24"/>
          <w:szCs w:val="10"/>
        </w:rPr>
        <w:t>The reason for Jonah’s rebellion wasn’t a lack of information or clarity. </w:t>
      </w:r>
    </w:p>
    <w:p w14:paraId="32F33393" w14:textId="77777777" w:rsidR="00BC3836" w:rsidRPr="00BC3836" w:rsidRDefault="00BC3836" w:rsidP="00BC3836">
      <w:pPr>
        <w:numPr>
          <w:ilvl w:val="0"/>
          <w:numId w:val="55"/>
        </w:numPr>
        <w:jc w:val="left"/>
        <w:rPr>
          <w:sz w:val="24"/>
          <w:szCs w:val="10"/>
        </w:rPr>
      </w:pPr>
      <w:r w:rsidRPr="00BC3836">
        <w:rPr>
          <w:sz w:val="24"/>
          <w:szCs w:val="10"/>
        </w:rPr>
        <w:t>That wasn’t his issue.</w:t>
      </w:r>
    </w:p>
    <w:p w14:paraId="426A10B1" w14:textId="77777777" w:rsidR="00BC3836" w:rsidRDefault="00BC3836" w:rsidP="00BC3836">
      <w:pPr>
        <w:jc w:val="left"/>
        <w:rPr>
          <w:sz w:val="24"/>
          <w:szCs w:val="10"/>
        </w:rPr>
      </w:pPr>
    </w:p>
    <w:p w14:paraId="370E670B" w14:textId="7FD8FCE0" w:rsidR="00BC3836" w:rsidRPr="00BC3836" w:rsidRDefault="00BC3836" w:rsidP="00BC3836">
      <w:pPr>
        <w:jc w:val="left"/>
        <w:rPr>
          <w:sz w:val="24"/>
          <w:szCs w:val="10"/>
        </w:rPr>
      </w:pPr>
      <w:r w:rsidRPr="00BC3836">
        <w:rPr>
          <w:sz w:val="24"/>
          <w:szCs w:val="10"/>
        </w:rPr>
        <w:t>After begrudgingly delivering God’s warning message to evil Nineveh, Jonah watched as God “relented concerning the calamity which He had declared He would bring upon them.” </w:t>
      </w:r>
    </w:p>
    <w:p w14:paraId="3E93E644" w14:textId="77777777" w:rsidR="00BC3836" w:rsidRPr="00BC3836" w:rsidRDefault="00BC3836" w:rsidP="00BC3836">
      <w:pPr>
        <w:numPr>
          <w:ilvl w:val="0"/>
          <w:numId w:val="56"/>
        </w:numPr>
        <w:jc w:val="left"/>
        <w:rPr>
          <w:sz w:val="24"/>
          <w:szCs w:val="10"/>
        </w:rPr>
      </w:pPr>
      <w:r w:rsidRPr="00BC3836">
        <w:rPr>
          <w:sz w:val="24"/>
          <w:szCs w:val="10"/>
        </w:rPr>
        <w:t>God showed mercy, a mercy that ticked off Jonah who now turns to God and says, “Listen up while I tell you why I’ve been so mad and why I’m still mad now.” </w:t>
      </w:r>
    </w:p>
    <w:p w14:paraId="4AF58D4D" w14:textId="77777777" w:rsidR="00BC3836" w:rsidRPr="00BC3836" w:rsidRDefault="00BC3836" w:rsidP="00BC3836">
      <w:pPr>
        <w:numPr>
          <w:ilvl w:val="0"/>
          <w:numId w:val="56"/>
        </w:numPr>
        <w:jc w:val="left"/>
        <w:rPr>
          <w:sz w:val="24"/>
          <w:szCs w:val="10"/>
        </w:rPr>
      </w:pPr>
      <w:r w:rsidRPr="00BC3836">
        <w:rPr>
          <w:sz w:val="24"/>
          <w:szCs w:val="10"/>
        </w:rPr>
        <w:t>And what’s the reason he gives? </w:t>
      </w:r>
    </w:p>
    <w:p w14:paraId="493AB191" w14:textId="77777777" w:rsidR="00BC3836" w:rsidRPr="00BC3836" w:rsidRDefault="00BC3836" w:rsidP="00BC3836">
      <w:pPr>
        <w:numPr>
          <w:ilvl w:val="0"/>
          <w:numId w:val="56"/>
        </w:numPr>
        <w:jc w:val="left"/>
        <w:rPr>
          <w:sz w:val="24"/>
          <w:szCs w:val="10"/>
        </w:rPr>
      </w:pPr>
      <w:r w:rsidRPr="00BC3836">
        <w:rPr>
          <w:sz w:val="24"/>
          <w:szCs w:val="10"/>
        </w:rPr>
        <w:t>The reason he’s so angry </w:t>
      </w:r>
      <w:r w:rsidRPr="00BC3836">
        <w:rPr>
          <w:i/>
          <w:iCs/>
          <w:sz w:val="24"/>
          <w:szCs w:val="10"/>
        </w:rPr>
        <w:t>with</w:t>
      </w:r>
      <w:r w:rsidRPr="00BC3836">
        <w:rPr>
          <w:sz w:val="24"/>
          <w:szCs w:val="10"/>
        </w:rPr>
        <w:t> God is that he </w:t>
      </w:r>
      <w:r w:rsidRPr="00BC3836">
        <w:rPr>
          <w:i/>
          <w:iCs/>
          <w:sz w:val="24"/>
          <w:szCs w:val="10"/>
        </w:rPr>
        <w:t>knows</w:t>
      </w:r>
      <w:r w:rsidRPr="00BC3836">
        <w:rPr>
          <w:sz w:val="24"/>
          <w:szCs w:val="10"/>
        </w:rPr>
        <w:t> God. </w:t>
      </w:r>
    </w:p>
    <w:p w14:paraId="6BBAE569" w14:textId="77777777" w:rsidR="00BC3836" w:rsidRPr="00BC3836" w:rsidRDefault="00BC3836" w:rsidP="00BC3836">
      <w:pPr>
        <w:numPr>
          <w:ilvl w:val="0"/>
          <w:numId w:val="56"/>
        </w:numPr>
        <w:jc w:val="left"/>
        <w:rPr>
          <w:sz w:val="24"/>
          <w:szCs w:val="10"/>
        </w:rPr>
      </w:pPr>
      <w:r w:rsidRPr="00BC3836">
        <w:rPr>
          <w:sz w:val="24"/>
          <w:szCs w:val="10"/>
        </w:rPr>
        <w:t>Like his statement to the sailors in chapter 1, this prayer in 4:2 is full of good theology. </w:t>
      </w:r>
    </w:p>
    <w:p w14:paraId="7BFFCFE6" w14:textId="77777777" w:rsidR="00BC3836" w:rsidRPr="00BC3836" w:rsidRDefault="00BC3836" w:rsidP="00BC3836">
      <w:pPr>
        <w:numPr>
          <w:ilvl w:val="0"/>
          <w:numId w:val="56"/>
        </w:numPr>
        <w:jc w:val="left"/>
        <w:rPr>
          <w:sz w:val="24"/>
          <w:szCs w:val="10"/>
        </w:rPr>
      </w:pPr>
      <w:r w:rsidRPr="00BC3836">
        <w:rPr>
          <w:sz w:val="24"/>
          <w:szCs w:val="10"/>
        </w:rPr>
        <w:t>Jonah knows well the God he has run from, </w:t>
      </w:r>
    </w:p>
    <w:p w14:paraId="1FD793FB" w14:textId="77777777" w:rsidR="00BC3836" w:rsidRPr="00BC3836" w:rsidRDefault="00BC3836" w:rsidP="00BC3836">
      <w:pPr>
        <w:numPr>
          <w:ilvl w:val="0"/>
          <w:numId w:val="56"/>
        </w:numPr>
        <w:jc w:val="left"/>
        <w:rPr>
          <w:sz w:val="24"/>
          <w:szCs w:val="10"/>
        </w:rPr>
      </w:pPr>
      <w:r w:rsidRPr="00BC3836">
        <w:rPr>
          <w:sz w:val="24"/>
          <w:szCs w:val="10"/>
        </w:rPr>
        <w:t>the God with whom he is unhappy, </w:t>
      </w:r>
    </w:p>
    <w:p w14:paraId="2C54CD8A" w14:textId="77777777" w:rsidR="00BC3836" w:rsidRPr="00BC3836" w:rsidRDefault="00BC3836" w:rsidP="00BC3836">
      <w:pPr>
        <w:numPr>
          <w:ilvl w:val="0"/>
          <w:numId w:val="56"/>
        </w:numPr>
        <w:jc w:val="left"/>
        <w:rPr>
          <w:sz w:val="24"/>
          <w:szCs w:val="10"/>
        </w:rPr>
      </w:pPr>
      <w:r w:rsidRPr="00BC3836">
        <w:rPr>
          <w:sz w:val="24"/>
          <w:szCs w:val="10"/>
        </w:rPr>
        <w:t>and the God to whom he now speaks. </w:t>
      </w:r>
    </w:p>
    <w:p w14:paraId="4C5DFA4E" w14:textId="77777777" w:rsidR="00BC3836" w:rsidRPr="00BC3836" w:rsidRDefault="00BC3836" w:rsidP="00BC3836">
      <w:pPr>
        <w:numPr>
          <w:ilvl w:val="0"/>
          <w:numId w:val="56"/>
        </w:numPr>
        <w:jc w:val="left"/>
        <w:rPr>
          <w:sz w:val="24"/>
          <w:szCs w:val="10"/>
        </w:rPr>
      </w:pPr>
      <w:r w:rsidRPr="00BC3836">
        <w:rPr>
          <w:sz w:val="24"/>
          <w:szCs w:val="10"/>
        </w:rPr>
        <w:t>It’s </w:t>
      </w:r>
      <w:r w:rsidRPr="00BC3836">
        <w:rPr>
          <w:i/>
          <w:iCs/>
          <w:sz w:val="24"/>
          <w:szCs w:val="10"/>
        </w:rPr>
        <w:t>because</w:t>
      </w:r>
      <w:r w:rsidRPr="00BC3836">
        <w:rPr>
          <w:sz w:val="24"/>
          <w:szCs w:val="10"/>
        </w:rPr>
        <w:t> he knows God and God’s character, that he ran away in the first place, </w:t>
      </w:r>
    </w:p>
    <w:p w14:paraId="4C584DA3" w14:textId="77777777" w:rsidR="00BC3836" w:rsidRPr="00BC3836" w:rsidRDefault="00BC3836" w:rsidP="00BC3836">
      <w:pPr>
        <w:numPr>
          <w:ilvl w:val="0"/>
          <w:numId w:val="56"/>
        </w:numPr>
        <w:jc w:val="left"/>
        <w:rPr>
          <w:sz w:val="24"/>
          <w:szCs w:val="10"/>
        </w:rPr>
      </w:pPr>
      <w:r w:rsidRPr="00BC3836">
        <w:rPr>
          <w:sz w:val="24"/>
          <w:szCs w:val="10"/>
        </w:rPr>
        <w:t>trying to delay what he knew God would probably do, </w:t>
      </w:r>
    </w:p>
    <w:p w14:paraId="72A7551B" w14:textId="77777777" w:rsidR="00BC3836" w:rsidRPr="00BC3836" w:rsidRDefault="00BC3836" w:rsidP="00BC3836">
      <w:pPr>
        <w:numPr>
          <w:ilvl w:val="0"/>
          <w:numId w:val="56"/>
        </w:numPr>
        <w:jc w:val="left"/>
        <w:rPr>
          <w:sz w:val="24"/>
          <w:szCs w:val="10"/>
        </w:rPr>
      </w:pPr>
      <w:r w:rsidRPr="00BC3836">
        <w:rPr>
          <w:sz w:val="24"/>
          <w:szCs w:val="10"/>
        </w:rPr>
        <w:t>that is, be who he is: “gracious and compassionate, </w:t>
      </w:r>
    </w:p>
    <w:p w14:paraId="1878E66C" w14:textId="77777777" w:rsidR="00BC3836" w:rsidRPr="00BC3836" w:rsidRDefault="00BC3836" w:rsidP="00BC3836">
      <w:pPr>
        <w:numPr>
          <w:ilvl w:val="0"/>
          <w:numId w:val="56"/>
        </w:numPr>
        <w:jc w:val="left"/>
        <w:rPr>
          <w:sz w:val="24"/>
          <w:szCs w:val="10"/>
        </w:rPr>
      </w:pPr>
      <w:r w:rsidRPr="00BC3836">
        <w:rPr>
          <w:sz w:val="24"/>
          <w:szCs w:val="10"/>
        </w:rPr>
        <w:t>slow to anger and abundant in lovingkindness, </w:t>
      </w:r>
    </w:p>
    <w:p w14:paraId="712C6937" w14:textId="77777777" w:rsidR="00BC3836" w:rsidRPr="00BC3836" w:rsidRDefault="00BC3836" w:rsidP="00BC3836">
      <w:pPr>
        <w:numPr>
          <w:ilvl w:val="0"/>
          <w:numId w:val="56"/>
        </w:numPr>
        <w:jc w:val="left"/>
        <w:rPr>
          <w:sz w:val="24"/>
          <w:szCs w:val="10"/>
        </w:rPr>
      </w:pPr>
      <w:r w:rsidRPr="00BC3836">
        <w:rPr>
          <w:sz w:val="24"/>
          <w:szCs w:val="10"/>
        </w:rPr>
        <w:t>and one who relents concerning calamity.”</w:t>
      </w:r>
    </w:p>
    <w:p w14:paraId="311BC4C1" w14:textId="77777777" w:rsidR="00BC3836" w:rsidRDefault="00BC3836" w:rsidP="00BC3836">
      <w:pPr>
        <w:jc w:val="left"/>
        <w:rPr>
          <w:sz w:val="24"/>
          <w:szCs w:val="10"/>
        </w:rPr>
      </w:pPr>
    </w:p>
    <w:p w14:paraId="4FCD54B9" w14:textId="7A0F1EC1" w:rsidR="00BC3836" w:rsidRPr="00BC3836" w:rsidRDefault="00BC3836" w:rsidP="00BC3836">
      <w:pPr>
        <w:jc w:val="left"/>
        <w:rPr>
          <w:sz w:val="24"/>
          <w:szCs w:val="10"/>
        </w:rPr>
      </w:pPr>
      <w:r w:rsidRPr="00BC3836">
        <w:rPr>
          <w:sz w:val="24"/>
          <w:szCs w:val="10"/>
        </w:rPr>
        <w:t>Not only did Jonah </w:t>
      </w:r>
      <w:r w:rsidRPr="00BC3836">
        <w:rPr>
          <w:i/>
          <w:iCs/>
          <w:sz w:val="24"/>
          <w:szCs w:val="10"/>
        </w:rPr>
        <w:t>not</w:t>
      </w:r>
      <w:r w:rsidRPr="00BC3836">
        <w:rPr>
          <w:sz w:val="24"/>
          <w:szCs w:val="10"/>
        </w:rPr>
        <w:t> reflect God’s compassionate character, but he’s angry with God for </w:t>
      </w:r>
      <w:r w:rsidRPr="00BC3836">
        <w:rPr>
          <w:i/>
          <w:iCs/>
          <w:sz w:val="24"/>
          <w:szCs w:val="10"/>
        </w:rPr>
        <w:t>having</w:t>
      </w:r>
      <w:r w:rsidRPr="00BC3836">
        <w:rPr>
          <w:sz w:val="24"/>
          <w:szCs w:val="10"/>
        </w:rPr>
        <w:t> a consistently compassionate character.</w:t>
      </w:r>
    </w:p>
    <w:p w14:paraId="13380CDC" w14:textId="77777777" w:rsidR="00BC3836" w:rsidRPr="00BC3836" w:rsidRDefault="00BC3836" w:rsidP="00BC3836">
      <w:pPr>
        <w:numPr>
          <w:ilvl w:val="0"/>
          <w:numId w:val="57"/>
        </w:numPr>
        <w:jc w:val="left"/>
        <w:rPr>
          <w:sz w:val="24"/>
          <w:szCs w:val="10"/>
        </w:rPr>
      </w:pPr>
      <w:r w:rsidRPr="00BC3836">
        <w:rPr>
          <w:sz w:val="24"/>
          <w:szCs w:val="10"/>
        </w:rPr>
        <w:t>Jonah’s problem was not an </w:t>
      </w:r>
      <w:r w:rsidRPr="00BC3836">
        <w:rPr>
          <w:i/>
          <w:iCs/>
          <w:sz w:val="24"/>
          <w:szCs w:val="10"/>
        </w:rPr>
        <w:t>understanding</w:t>
      </w:r>
      <w:r w:rsidRPr="00BC3836">
        <w:rPr>
          <w:sz w:val="24"/>
          <w:szCs w:val="10"/>
        </w:rPr>
        <w:t> problem. </w:t>
      </w:r>
    </w:p>
    <w:p w14:paraId="68520A9E" w14:textId="77777777" w:rsidR="00BC3836" w:rsidRPr="00BC3836" w:rsidRDefault="00BC3836" w:rsidP="00BC3836">
      <w:pPr>
        <w:numPr>
          <w:ilvl w:val="0"/>
          <w:numId w:val="57"/>
        </w:numPr>
        <w:jc w:val="left"/>
        <w:rPr>
          <w:sz w:val="24"/>
          <w:szCs w:val="10"/>
        </w:rPr>
      </w:pPr>
      <w:r w:rsidRPr="00BC3836">
        <w:rPr>
          <w:sz w:val="24"/>
          <w:szCs w:val="10"/>
        </w:rPr>
        <w:t>He </w:t>
      </w:r>
      <w:r w:rsidRPr="00BC3836">
        <w:rPr>
          <w:i/>
          <w:iCs/>
          <w:sz w:val="24"/>
          <w:szCs w:val="10"/>
        </w:rPr>
        <w:t>knew</w:t>
      </w:r>
      <w:r w:rsidRPr="00BC3836">
        <w:rPr>
          <w:sz w:val="24"/>
          <w:szCs w:val="10"/>
        </w:rPr>
        <w:t> God, he </w:t>
      </w:r>
      <w:r w:rsidRPr="00BC3836">
        <w:rPr>
          <w:i/>
          <w:iCs/>
          <w:sz w:val="24"/>
          <w:szCs w:val="10"/>
        </w:rPr>
        <w:t>knew</w:t>
      </w:r>
      <w:r w:rsidRPr="00BC3836">
        <w:rPr>
          <w:sz w:val="24"/>
          <w:szCs w:val="10"/>
        </w:rPr>
        <w:t> God’s character, he </w:t>
      </w:r>
      <w:r w:rsidRPr="00BC3836">
        <w:rPr>
          <w:i/>
          <w:iCs/>
          <w:sz w:val="24"/>
          <w:szCs w:val="10"/>
        </w:rPr>
        <w:t>knew</w:t>
      </w:r>
      <w:r w:rsidRPr="00BC3836">
        <w:rPr>
          <w:sz w:val="24"/>
          <w:szCs w:val="10"/>
        </w:rPr>
        <w:t> God’s assignment. </w:t>
      </w:r>
    </w:p>
    <w:p w14:paraId="2E6E402B" w14:textId="77777777" w:rsidR="00BC3836" w:rsidRPr="00BC3836" w:rsidRDefault="00BC3836" w:rsidP="00BC3836">
      <w:pPr>
        <w:numPr>
          <w:ilvl w:val="0"/>
          <w:numId w:val="57"/>
        </w:numPr>
        <w:jc w:val="left"/>
        <w:rPr>
          <w:sz w:val="24"/>
          <w:szCs w:val="10"/>
        </w:rPr>
      </w:pPr>
      <w:r w:rsidRPr="00BC3836">
        <w:rPr>
          <w:sz w:val="24"/>
          <w:szCs w:val="10"/>
        </w:rPr>
        <w:t>He couldn’t claim ignorance.</w:t>
      </w:r>
    </w:p>
    <w:p w14:paraId="769E5D00" w14:textId="77777777" w:rsidR="00BC3836" w:rsidRDefault="00BC3836" w:rsidP="00BC3836">
      <w:pPr>
        <w:jc w:val="left"/>
        <w:rPr>
          <w:sz w:val="24"/>
          <w:szCs w:val="10"/>
        </w:rPr>
      </w:pPr>
    </w:p>
    <w:p w14:paraId="56A07342" w14:textId="1157F6A9" w:rsidR="00BC3836" w:rsidRPr="00BC3836" w:rsidRDefault="00BC3836" w:rsidP="00BC3836">
      <w:pPr>
        <w:jc w:val="left"/>
        <w:rPr>
          <w:sz w:val="24"/>
          <w:szCs w:val="10"/>
        </w:rPr>
      </w:pPr>
      <w:r w:rsidRPr="00BC3836">
        <w:rPr>
          <w:sz w:val="24"/>
          <w:szCs w:val="10"/>
        </w:rPr>
        <w:t>And neither can we. </w:t>
      </w:r>
    </w:p>
    <w:p w14:paraId="6472894F" w14:textId="77777777" w:rsidR="00BC3836" w:rsidRPr="00BC3836" w:rsidRDefault="00BC3836" w:rsidP="00BC3836">
      <w:pPr>
        <w:numPr>
          <w:ilvl w:val="0"/>
          <w:numId w:val="58"/>
        </w:numPr>
        <w:jc w:val="left"/>
        <w:rPr>
          <w:sz w:val="24"/>
          <w:szCs w:val="10"/>
        </w:rPr>
      </w:pPr>
      <w:r w:rsidRPr="00BC3836">
        <w:rPr>
          <w:sz w:val="24"/>
          <w:szCs w:val="10"/>
        </w:rPr>
        <w:t>There may be a season when a Christian, being new to the faith, is learning about God like drinking from a fire-hydrant. </w:t>
      </w:r>
    </w:p>
    <w:p w14:paraId="190A8FD7" w14:textId="77777777" w:rsidR="00BC3836" w:rsidRPr="00BC3836" w:rsidRDefault="00BC3836" w:rsidP="00BC3836">
      <w:pPr>
        <w:numPr>
          <w:ilvl w:val="0"/>
          <w:numId w:val="58"/>
        </w:numPr>
        <w:jc w:val="left"/>
        <w:rPr>
          <w:sz w:val="24"/>
          <w:szCs w:val="10"/>
        </w:rPr>
      </w:pPr>
      <w:r w:rsidRPr="00BC3836">
        <w:rPr>
          <w:sz w:val="24"/>
          <w:szCs w:val="10"/>
        </w:rPr>
        <w:t>But as months and years pass, claims of ignorance become less legitimate. </w:t>
      </w:r>
    </w:p>
    <w:p w14:paraId="453CF369" w14:textId="77777777" w:rsidR="00BC3836" w:rsidRPr="00BC3836" w:rsidRDefault="00BC3836" w:rsidP="00BC3836">
      <w:pPr>
        <w:numPr>
          <w:ilvl w:val="0"/>
          <w:numId w:val="58"/>
        </w:numPr>
        <w:jc w:val="left"/>
        <w:rPr>
          <w:sz w:val="24"/>
          <w:szCs w:val="10"/>
        </w:rPr>
      </w:pPr>
      <w:r w:rsidRPr="00BC3836">
        <w:rPr>
          <w:sz w:val="24"/>
          <w:szCs w:val="10"/>
        </w:rPr>
        <w:t>We serve a God who has revealed himself, his character, his will, his plan, and his purposes. </w:t>
      </w:r>
    </w:p>
    <w:p w14:paraId="4E52E7D9" w14:textId="77777777" w:rsidR="00BC3836" w:rsidRPr="00BC3836" w:rsidRDefault="00BC3836" w:rsidP="00BC3836">
      <w:pPr>
        <w:numPr>
          <w:ilvl w:val="0"/>
          <w:numId w:val="58"/>
        </w:numPr>
        <w:jc w:val="left"/>
        <w:rPr>
          <w:sz w:val="24"/>
          <w:szCs w:val="10"/>
        </w:rPr>
      </w:pPr>
      <w:r w:rsidRPr="00BC3836">
        <w:rPr>
          <w:sz w:val="24"/>
          <w:szCs w:val="10"/>
        </w:rPr>
        <w:t>Even those who ignore God’s self-revelation, Paul writes in Romans 1, “are without excuse” because creation itself screams with clarity God’s “eternal power and divine nature.”</w:t>
      </w:r>
    </w:p>
    <w:p w14:paraId="4B29F485" w14:textId="77777777" w:rsidR="00BC3836" w:rsidRDefault="00BC3836" w:rsidP="00BC3836">
      <w:pPr>
        <w:jc w:val="left"/>
        <w:rPr>
          <w:sz w:val="24"/>
          <w:szCs w:val="10"/>
        </w:rPr>
      </w:pPr>
    </w:p>
    <w:p w14:paraId="5D954E77" w14:textId="3462BE44" w:rsidR="00BC3836" w:rsidRPr="00BC3836" w:rsidRDefault="00BC3836" w:rsidP="00BC3836">
      <w:pPr>
        <w:jc w:val="left"/>
        <w:rPr>
          <w:sz w:val="24"/>
          <w:szCs w:val="10"/>
        </w:rPr>
      </w:pPr>
      <w:r w:rsidRPr="00BC3836">
        <w:rPr>
          <w:sz w:val="24"/>
          <w:szCs w:val="10"/>
        </w:rPr>
        <w:t>God’s people are to reflect God’s compassion to the world. </w:t>
      </w:r>
    </w:p>
    <w:p w14:paraId="43F014E1" w14:textId="77777777" w:rsidR="00BC3836" w:rsidRPr="00BC3836" w:rsidRDefault="00BC3836" w:rsidP="00BC3836">
      <w:pPr>
        <w:numPr>
          <w:ilvl w:val="0"/>
          <w:numId w:val="59"/>
        </w:numPr>
        <w:jc w:val="left"/>
        <w:rPr>
          <w:sz w:val="24"/>
          <w:szCs w:val="10"/>
        </w:rPr>
      </w:pPr>
      <w:r w:rsidRPr="00BC3836">
        <w:rPr>
          <w:sz w:val="24"/>
          <w:szCs w:val="10"/>
        </w:rPr>
        <w:t>When we fail to do that, it’s not for lack of information. </w:t>
      </w:r>
    </w:p>
    <w:p w14:paraId="6C5DD9EC" w14:textId="77777777" w:rsidR="00BC3836" w:rsidRPr="00BC3836" w:rsidRDefault="00BC3836" w:rsidP="00BC3836">
      <w:pPr>
        <w:numPr>
          <w:ilvl w:val="0"/>
          <w:numId w:val="59"/>
        </w:numPr>
        <w:jc w:val="left"/>
        <w:rPr>
          <w:sz w:val="24"/>
          <w:szCs w:val="10"/>
        </w:rPr>
      </w:pPr>
      <w:r w:rsidRPr="00BC3836">
        <w:rPr>
          <w:sz w:val="24"/>
          <w:szCs w:val="10"/>
        </w:rPr>
        <w:t>It’s not an </w:t>
      </w:r>
      <w:r w:rsidRPr="00BC3836">
        <w:rPr>
          <w:i/>
          <w:iCs/>
          <w:sz w:val="24"/>
          <w:szCs w:val="10"/>
        </w:rPr>
        <w:t>understanding</w:t>
      </w:r>
      <w:r w:rsidRPr="00BC3836">
        <w:rPr>
          <w:sz w:val="24"/>
          <w:szCs w:val="10"/>
        </w:rPr>
        <w:t> problem that Jonah had and that we have. </w:t>
      </w:r>
    </w:p>
    <w:p w14:paraId="677E18EF" w14:textId="77777777" w:rsidR="00BC3836" w:rsidRPr="00BC3836" w:rsidRDefault="00BC3836" w:rsidP="00BC3836">
      <w:pPr>
        <w:numPr>
          <w:ilvl w:val="0"/>
          <w:numId w:val="59"/>
        </w:numPr>
        <w:jc w:val="left"/>
        <w:rPr>
          <w:sz w:val="24"/>
          <w:szCs w:val="10"/>
        </w:rPr>
      </w:pPr>
      <w:r w:rsidRPr="00BC3836">
        <w:rPr>
          <w:sz w:val="24"/>
          <w:szCs w:val="10"/>
        </w:rPr>
        <w:t>What we find as we keep reading is that, actually, </w:t>
      </w:r>
      <w:r w:rsidRPr="00BC3836">
        <w:rPr>
          <w:b/>
          <w:bCs/>
          <w:sz w:val="24"/>
          <w:szCs w:val="10"/>
        </w:rPr>
        <w:t>it’s a </w:t>
      </w:r>
      <w:r w:rsidRPr="00BC3836">
        <w:rPr>
          <w:b/>
          <w:bCs/>
          <w:i/>
          <w:iCs/>
          <w:sz w:val="24"/>
          <w:szCs w:val="10"/>
        </w:rPr>
        <w:t>submission</w:t>
      </w:r>
      <w:r w:rsidRPr="00BC3836">
        <w:rPr>
          <w:b/>
          <w:bCs/>
          <w:sz w:val="24"/>
          <w:szCs w:val="10"/>
        </w:rPr>
        <w:t> problem</w:t>
      </w:r>
      <w:r w:rsidRPr="00BC3836">
        <w:rPr>
          <w:sz w:val="24"/>
          <w:szCs w:val="10"/>
        </w:rPr>
        <w:t>.</w:t>
      </w:r>
    </w:p>
    <w:p w14:paraId="5BE875E7" w14:textId="77777777" w:rsidR="00BC3836" w:rsidRDefault="00BC3836" w:rsidP="00BC3836">
      <w:pPr>
        <w:jc w:val="left"/>
        <w:rPr>
          <w:sz w:val="24"/>
          <w:szCs w:val="10"/>
        </w:rPr>
      </w:pPr>
    </w:p>
    <w:p w14:paraId="6B8F7FBC" w14:textId="2396668A" w:rsidR="00BC3836" w:rsidRPr="00BC3836" w:rsidRDefault="00BC3836" w:rsidP="00BC3836">
      <w:pPr>
        <w:jc w:val="left"/>
        <w:rPr>
          <w:sz w:val="24"/>
          <w:szCs w:val="10"/>
        </w:rPr>
      </w:pPr>
      <w:r w:rsidRPr="00BC3836">
        <w:rPr>
          <w:sz w:val="24"/>
          <w:szCs w:val="10"/>
        </w:rPr>
        <w:t>But it greatly displeased Jonah and he became angry.</w:t>
      </w:r>
    </w:p>
    <w:p w14:paraId="1A39192D" w14:textId="77777777" w:rsidR="00BC3836" w:rsidRDefault="00BC3836" w:rsidP="00BC3836">
      <w:pPr>
        <w:jc w:val="left"/>
        <w:rPr>
          <w:sz w:val="24"/>
          <w:szCs w:val="10"/>
        </w:rPr>
      </w:pPr>
    </w:p>
    <w:p w14:paraId="7B24333F" w14:textId="7FFFFA7A" w:rsidR="00BC3836" w:rsidRPr="00BC3836" w:rsidRDefault="00BC3836" w:rsidP="00BC3836">
      <w:pPr>
        <w:jc w:val="left"/>
        <w:rPr>
          <w:sz w:val="24"/>
          <w:szCs w:val="10"/>
        </w:rPr>
      </w:pPr>
      <w:r w:rsidRPr="00BC3836">
        <w:rPr>
          <w:sz w:val="24"/>
          <w:szCs w:val="10"/>
        </w:rPr>
        <w:t>Literally, the Hebrew reads “</w:t>
      </w:r>
      <w:r w:rsidRPr="00BC3836">
        <w:rPr>
          <w:b/>
          <w:bCs/>
          <w:sz w:val="24"/>
          <w:szCs w:val="10"/>
        </w:rPr>
        <w:t>It was very evil to Jonah</w:t>
      </w:r>
      <w:r w:rsidRPr="00BC3836">
        <w:rPr>
          <w:sz w:val="24"/>
          <w:szCs w:val="10"/>
        </w:rPr>
        <w:t>.” Jonah looked at Nineveh’s repentance and God’s mercy and says: “</w:t>
      </w:r>
      <w:r w:rsidRPr="00BC3836">
        <w:rPr>
          <w:i/>
          <w:iCs/>
          <w:sz w:val="24"/>
          <w:szCs w:val="10"/>
        </w:rPr>
        <w:t>That’s</w:t>
      </w:r>
      <w:r w:rsidRPr="00BC3836">
        <w:rPr>
          <w:sz w:val="24"/>
          <w:szCs w:val="10"/>
        </w:rPr>
        <w:t> wicked!” </w:t>
      </w:r>
    </w:p>
    <w:p w14:paraId="3C48BBED" w14:textId="77777777" w:rsidR="00BC3836" w:rsidRDefault="00BC3836" w:rsidP="00BC3836">
      <w:pPr>
        <w:jc w:val="left"/>
        <w:rPr>
          <w:sz w:val="24"/>
          <w:szCs w:val="10"/>
        </w:rPr>
      </w:pPr>
    </w:p>
    <w:p w14:paraId="36CF0414" w14:textId="1B879AC2" w:rsidR="00BC3836" w:rsidRPr="00BC3836" w:rsidRDefault="00BC3836" w:rsidP="00BC3836">
      <w:pPr>
        <w:jc w:val="left"/>
        <w:rPr>
          <w:sz w:val="24"/>
          <w:szCs w:val="10"/>
        </w:rPr>
      </w:pPr>
      <w:r w:rsidRPr="00BC3836">
        <w:rPr>
          <w:sz w:val="24"/>
          <w:szCs w:val="10"/>
        </w:rPr>
        <w:lastRenderedPageBreak/>
        <w:t>Just as God declares in the NT that all “</w:t>
      </w:r>
      <w:r w:rsidRPr="00BC3836">
        <w:rPr>
          <w:b/>
          <w:bCs/>
          <w:sz w:val="24"/>
          <w:szCs w:val="10"/>
        </w:rPr>
        <w:t>have fallen short</w:t>
      </w:r>
      <w:r w:rsidRPr="00BC3836">
        <w:rPr>
          <w:sz w:val="24"/>
          <w:szCs w:val="10"/>
        </w:rPr>
        <w:t>” of God’s standard, so here Jonah says God has fallen short of Jonah’s standard. </w:t>
      </w:r>
    </w:p>
    <w:p w14:paraId="325C0BA9" w14:textId="77777777" w:rsidR="00BC3836" w:rsidRDefault="00BC3836" w:rsidP="00BC3836">
      <w:pPr>
        <w:jc w:val="left"/>
        <w:rPr>
          <w:sz w:val="24"/>
          <w:szCs w:val="10"/>
        </w:rPr>
      </w:pPr>
    </w:p>
    <w:p w14:paraId="3EDC4769" w14:textId="4D5E3675" w:rsidR="00BC3836" w:rsidRPr="00BC3836" w:rsidRDefault="00BC3836" w:rsidP="00BC3836">
      <w:pPr>
        <w:jc w:val="left"/>
        <w:rPr>
          <w:sz w:val="24"/>
          <w:szCs w:val="10"/>
        </w:rPr>
      </w:pPr>
      <w:r w:rsidRPr="00BC3836">
        <w:rPr>
          <w:sz w:val="24"/>
          <w:szCs w:val="10"/>
        </w:rPr>
        <w:t>The prophet sees God’s compassion on display and declares it unjust, “</w:t>
      </w:r>
      <w:r w:rsidRPr="00BC3836">
        <w:rPr>
          <w:b/>
          <w:bCs/>
          <w:sz w:val="24"/>
          <w:szCs w:val="10"/>
        </w:rPr>
        <w:t>evil</w:t>
      </w:r>
      <w:r w:rsidRPr="00BC3836">
        <w:rPr>
          <w:sz w:val="24"/>
          <w:szCs w:val="10"/>
        </w:rPr>
        <w:t>,” and, because of that, probably sees his own anger as righteous indignation. </w:t>
      </w:r>
    </w:p>
    <w:p w14:paraId="23AC6050" w14:textId="77777777" w:rsidR="00BC3836" w:rsidRPr="00BC3836" w:rsidRDefault="00BC3836" w:rsidP="00BC3836">
      <w:pPr>
        <w:numPr>
          <w:ilvl w:val="0"/>
          <w:numId w:val="60"/>
        </w:numPr>
        <w:jc w:val="left"/>
        <w:rPr>
          <w:sz w:val="24"/>
          <w:szCs w:val="10"/>
        </w:rPr>
      </w:pPr>
      <w:r w:rsidRPr="00BC3836">
        <w:rPr>
          <w:sz w:val="24"/>
          <w:szCs w:val="10"/>
        </w:rPr>
        <w:t>As a prophet, Jonah’s job was to </w:t>
      </w:r>
      <w:r w:rsidRPr="00BC3836">
        <w:rPr>
          <w:i/>
          <w:iCs/>
          <w:sz w:val="24"/>
          <w:szCs w:val="10"/>
        </w:rPr>
        <w:t>speak</w:t>
      </w:r>
      <w:r w:rsidRPr="00BC3836">
        <w:rPr>
          <w:sz w:val="24"/>
          <w:szCs w:val="10"/>
        </w:rPr>
        <w:t> God’s words but here he has the audacity to </w:t>
      </w:r>
      <w:r w:rsidRPr="00BC3836">
        <w:rPr>
          <w:i/>
          <w:iCs/>
          <w:sz w:val="24"/>
          <w:szCs w:val="10"/>
        </w:rPr>
        <w:t>condemn</w:t>
      </w:r>
      <w:r w:rsidRPr="00BC3836">
        <w:rPr>
          <w:sz w:val="24"/>
          <w:szCs w:val="10"/>
        </w:rPr>
        <w:t> God’s actions. </w:t>
      </w:r>
    </w:p>
    <w:p w14:paraId="26F79662" w14:textId="77777777" w:rsidR="00BC3836" w:rsidRPr="00BC3836" w:rsidRDefault="00BC3836" w:rsidP="00BC3836">
      <w:pPr>
        <w:numPr>
          <w:ilvl w:val="0"/>
          <w:numId w:val="60"/>
        </w:numPr>
        <w:jc w:val="left"/>
        <w:rPr>
          <w:sz w:val="24"/>
          <w:szCs w:val="10"/>
        </w:rPr>
      </w:pPr>
      <w:r w:rsidRPr="00BC3836">
        <w:rPr>
          <w:sz w:val="24"/>
          <w:szCs w:val="10"/>
        </w:rPr>
        <w:t>He has put God on trial and declared him guilty.</w:t>
      </w:r>
    </w:p>
    <w:p w14:paraId="51823F75" w14:textId="77777777" w:rsidR="00BC3836" w:rsidRDefault="00BC3836" w:rsidP="00BC3836">
      <w:pPr>
        <w:jc w:val="left"/>
        <w:rPr>
          <w:sz w:val="24"/>
          <w:szCs w:val="10"/>
        </w:rPr>
      </w:pPr>
    </w:p>
    <w:p w14:paraId="035105B9" w14:textId="10380E1E" w:rsidR="00BC3836" w:rsidRPr="00BC3836" w:rsidRDefault="00BC3836" w:rsidP="00BC3836">
      <w:pPr>
        <w:jc w:val="left"/>
        <w:rPr>
          <w:sz w:val="24"/>
          <w:szCs w:val="10"/>
        </w:rPr>
      </w:pPr>
      <w:r w:rsidRPr="00BC3836">
        <w:rPr>
          <w:sz w:val="24"/>
          <w:szCs w:val="10"/>
        </w:rPr>
        <w:t>“Therefore now, O Lord, please take my life from me, for death is better to me than life.”</w:t>
      </w:r>
    </w:p>
    <w:p w14:paraId="21730743" w14:textId="77777777" w:rsidR="00BC3836" w:rsidRDefault="00BC3836" w:rsidP="00BC3836">
      <w:pPr>
        <w:jc w:val="left"/>
        <w:rPr>
          <w:sz w:val="24"/>
          <w:szCs w:val="10"/>
        </w:rPr>
      </w:pPr>
    </w:p>
    <w:p w14:paraId="56552EB2" w14:textId="0CC94BF1" w:rsidR="00BC3836" w:rsidRPr="00BC3836" w:rsidRDefault="00BC3836" w:rsidP="00BC3836">
      <w:pPr>
        <w:jc w:val="left"/>
        <w:rPr>
          <w:sz w:val="24"/>
          <w:szCs w:val="10"/>
        </w:rPr>
      </w:pPr>
      <w:r w:rsidRPr="00BC3836">
        <w:rPr>
          <w:sz w:val="24"/>
          <w:szCs w:val="10"/>
        </w:rPr>
        <w:t>Jonah would rather give up his life than live in a world where </w:t>
      </w:r>
      <w:r w:rsidRPr="00BC3836">
        <w:rPr>
          <w:i/>
          <w:iCs/>
          <w:sz w:val="24"/>
          <w:szCs w:val="10"/>
        </w:rPr>
        <w:t>Ninivite</w:t>
      </w:r>
      <w:r w:rsidRPr="00BC3836">
        <w:rPr>
          <w:sz w:val="24"/>
          <w:szCs w:val="10"/>
        </w:rPr>
        <w:t> lives are spared. </w:t>
      </w:r>
    </w:p>
    <w:p w14:paraId="1CED4E1E" w14:textId="77777777" w:rsidR="00BC3836" w:rsidRPr="00BC3836" w:rsidRDefault="00BC3836" w:rsidP="00BC3836">
      <w:pPr>
        <w:numPr>
          <w:ilvl w:val="0"/>
          <w:numId w:val="61"/>
        </w:numPr>
        <w:jc w:val="left"/>
        <w:rPr>
          <w:sz w:val="24"/>
          <w:szCs w:val="10"/>
        </w:rPr>
      </w:pPr>
      <w:r w:rsidRPr="00BC3836">
        <w:rPr>
          <w:sz w:val="24"/>
          <w:szCs w:val="10"/>
        </w:rPr>
        <w:t>But, just like on the ship, Jonah won’t do it himself and asks God to kill him. </w:t>
      </w:r>
    </w:p>
    <w:p w14:paraId="3E0BE82A" w14:textId="77777777" w:rsidR="00BC3836" w:rsidRDefault="00BC3836" w:rsidP="00BC3836">
      <w:pPr>
        <w:jc w:val="left"/>
        <w:rPr>
          <w:sz w:val="24"/>
          <w:szCs w:val="10"/>
        </w:rPr>
      </w:pPr>
    </w:p>
    <w:p w14:paraId="56DA8B25" w14:textId="54EA5D58" w:rsidR="00BC3836" w:rsidRPr="00BC3836" w:rsidRDefault="00BC3836" w:rsidP="00BC3836">
      <w:pPr>
        <w:jc w:val="left"/>
        <w:rPr>
          <w:sz w:val="24"/>
          <w:szCs w:val="10"/>
        </w:rPr>
      </w:pPr>
      <w:r w:rsidRPr="00BC3836">
        <w:rPr>
          <w:sz w:val="24"/>
          <w:szCs w:val="10"/>
        </w:rPr>
        <w:t>The Lord, rightly, questions this logic.</w:t>
      </w:r>
    </w:p>
    <w:p w14:paraId="5F94C73D" w14:textId="77777777" w:rsidR="00BC3836" w:rsidRDefault="00BC3836" w:rsidP="00BC3836">
      <w:pPr>
        <w:jc w:val="left"/>
        <w:rPr>
          <w:sz w:val="24"/>
          <w:szCs w:val="10"/>
        </w:rPr>
      </w:pPr>
    </w:p>
    <w:p w14:paraId="1918F7C4" w14:textId="69D65C03" w:rsidR="00BC3836" w:rsidRPr="00BC3836" w:rsidRDefault="00BC3836" w:rsidP="00BC3836">
      <w:pPr>
        <w:jc w:val="left"/>
        <w:rPr>
          <w:sz w:val="24"/>
          <w:szCs w:val="10"/>
        </w:rPr>
      </w:pPr>
      <w:r w:rsidRPr="00BC3836">
        <w:rPr>
          <w:sz w:val="24"/>
          <w:szCs w:val="10"/>
        </w:rPr>
        <w:t>The Lord said, “Do you have good reason to be angry?” </w:t>
      </w:r>
    </w:p>
    <w:p w14:paraId="6DE5CE33" w14:textId="77777777" w:rsidR="00BC3836" w:rsidRPr="00BC3836" w:rsidRDefault="00BC3836" w:rsidP="00BC3836">
      <w:pPr>
        <w:numPr>
          <w:ilvl w:val="0"/>
          <w:numId w:val="62"/>
        </w:numPr>
        <w:jc w:val="left"/>
        <w:rPr>
          <w:sz w:val="24"/>
          <w:szCs w:val="10"/>
        </w:rPr>
      </w:pPr>
      <w:r w:rsidRPr="00BC3836">
        <w:rPr>
          <w:sz w:val="24"/>
          <w:szCs w:val="10"/>
        </w:rPr>
        <w:t>Then Jonah went out from the city and sat east of it. </w:t>
      </w:r>
    </w:p>
    <w:p w14:paraId="24247CFB" w14:textId="77777777" w:rsidR="00BC3836" w:rsidRPr="00BC3836" w:rsidRDefault="00BC3836" w:rsidP="00BC3836">
      <w:pPr>
        <w:numPr>
          <w:ilvl w:val="0"/>
          <w:numId w:val="62"/>
        </w:numPr>
        <w:jc w:val="left"/>
        <w:rPr>
          <w:sz w:val="24"/>
          <w:szCs w:val="10"/>
        </w:rPr>
      </w:pPr>
      <w:r w:rsidRPr="00BC3836">
        <w:rPr>
          <w:sz w:val="24"/>
          <w:szCs w:val="10"/>
        </w:rPr>
        <w:t>There he made a shelter for himself and sat under it in the shade until he could see what would happen in the city.</w:t>
      </w:r>
    </w:p>
    <w:p w14:paraId="35E9DC9F" w14:textId="77777777" w:rsidR="00BC3836" w:rsidRDefault="00BC3836" w:rsidP="00BC3836">
      <w:pPr>
        <w:jc w:val="left"/>
        <w:rPr>
          <w:sz w:val="24"/>
          <w:szCs w:val="10"/>
        </w:rPr>
      </w:pPr>
    </w:p>
    <w:p w14:paraId="26DB65CD" w14:textId="55E7BA7B" w:rsidR="00BC3836" w:rsidRPr="00BC3836" w:rsidRDefault="00BC3836" w:rsidP="00BC3836">
      <w:pPr>
        <w:jc w:val="left"/>
        <w:rPr>
          <w:sz w:val="24"/>
          <w:szCs w:val="10"/>
        </w:rPr>
      </w:pPr>
      <w:r w:rsidRPr="00BC3836">
        <w:rPr>
          <w:sz w:val="24"/>
          <w:szCs w:val="10"/>
        </w:rPr>
        <w:t>God’s question isn’t for God’s sake (he knows the answer) but for Jonah’s, that he might re-think his anger and submit his perceived moral high ground to God’s. </w:t>
      </w:r>
    </w:p>
    <w:p w14:paraId="49DD414A" w14:textId="77777777" w:rsidR="00BC3836" w:rsidRPr="00BC3836" w:rsidRDefault="00BC3836" w:rsidP="00BC3836">
      <w:pPr>
        <w:numPr>
          <w:ilvl w:val="0"/>
          <w:numId w:val="63"/>
        </w:numPr>
        <w:jc w:val="left"/>
        <w:rPr>
          <w:sz w:val="24"/>
          <w:szCs w:val="10"/>
        </w:rPr>
      </w:pPr>
      <w:r w:rsidRPr="00BC3836">
        <w:rPr>
          <w:sz w:val="24"/>
          <w:szCs w:val="10"/>
        </w:rPr>
        <w:t>But Jonah’s response is to camp outside the city, watch and hope the repentance won’t last or that God will come to his senses, see that Jonah is right, and destroy Nineveh after all.</w:t>
      </w:r>
    </w:p>
    <w:p w14:paraId="0CAA795D" w14:textId="77777777" w:rsidR="00BC3836" w:rsidRDefault="00BC3836" w:rsidP="00D91AC8">
      <w:pPr>
        <w:jc w:val="left"/>
        <w:rPr>
          <w:sz w:val="24"/>
          <w:szCs w:val="10"/>
        </w:rPr>
      </w:pPr>
    </w:p>
    <w:p w14:paraId="31BB104A" w14:textId="6B07742B" w:rsidR="00BC3836" w:rsidRPr="00BC3836" w:rsidRDefault="00BC3836" w:rsidP="00BC3836">
      <w:pPr>
        <w:jc w:val="left"/>
        <w:rPr>
          <w:b/>
          <w:bCs/>
          <w:sz w:val="24"/>
          <w:szCs w:val="10"/>
        </w:rPr>
      </w:pPr>
      <w:r>
        <w:rPr>
          <w:b/>
          <w:bCs/>
          <w:sz w:val="24"/>
          <w:szCs w:val="10"/>
        </w:rPr>
        <w:t xml:space="preserve">E. </w:t>
      </w:r>
      <w:r w:rsidRPr="00BC3836">
        <w:rPr>
          <w:b/>
          <w:bCs/>
          <w:sz w:val="24"/>
          <w:szCs w:val="10"/>
        </w:rPr>
        <w:t>WHAT SHOULD YOU DO ABOUT THIS?</w:t>
      </w:r>
    </w:p>
    <w:p w14:paraId="65420248" w14:textId="77777777" w:rsidR="00BC3836" w:rsidRDefault="00BC3836" w:rsidP="00BC3836">
      <w:pPr>
        <w:jc w:val="left"/>
        <w:rPr>
          <w:sz w:val="24"/>
          <w:szCs w:val="10"/>
        </w:rPr>
      </w:pPr>
    </w:p>
    <w:p w14:paraId="706CC045" w14:textId="18007981" w:rsidR="00BC3836" w:rsidRPr="00BC3836" w:rsidRDefault="00BC3836" w:rsidP="00BC3836">
      <w:pPr>
        <w:jc w:val="left"/>
        <w:rPr>
          <w:sz w:val="24"/>
          <w:szCs w:val="10"/>
        </w:rPr>
      </w:pPr>
      <w:r w:rsidRPr="00BC3836">
        <w:rPr>
          <w:sz w:val="24"/>
          <w:szCs w:val="10"/>
        </w:rPr>
        <w:t>This passage reminds us of something about faith that we often don't think about... doubting God</w:t>
      </w:r>
    </w:p>
    <w:p w14:paraId="17190BA8" w14:textId="77777777" w:rsidR="00BC3836" w:rsidRPr="00BC3836" w:rsidRDefault="00BC3836" w:rsidP="00BC3836">
      <w:pPr>
        <w:numPr>
          <w:ilvl w:val="0"/>
          <w:numId w:val="64"/>
        </w:numPr>
        <w:jc w:val="left"/>
        <w:rPr>
          <w:sz w:val="24"/>
          <w:szCs w:val="10"/>
        </w:rPr>
      </w:pPr>
      <w:r w:rsidRPr="00BC3836">
        <w:rPr>
          <w:sz w:val="24"/>
          <w:szCs w:val="10"/>
        </w:rPr>
        <w:t>Jonah is angry with God</w:t>
      </w:r>
    </w:p>
    <w:p w14:paraId="36E0F7C9" w14:textId="77777777" w:rsidR="00BC3836" w:rsidRPr="00BC3836" w:rsidRDefault="00BC3836" w:rsidP="00BC3836">
      <w:pPr>
        <w:numPr>
          <w:ilvl w:val="0"/>
          <w:numId w:val="64"/>
        </w:numPr>
        <w:jc w:val="left"/>
        <w:rPr>
          <w:sz w:val="24"/>
          <w:szCs w:val="10"/>
        </w:rPr>
      </w:pPr>
      <w:r w:rsidRPr="00BC3836">
        <w:rPr>
          <w:sz w:val="24"/>
          <w:szCs w:val="10"/>
        </w:rPr>
        <w:t>he is doubting God</w:t>
      </w:r>
    </w:p>
    <w:p w14:paraId="6F8EA5FF" w14:textId="77777777" w:rsidR="00BC3836" w:rsidRPr="00BC3836" w:rsidRDefault="00BC3836" w:rsidP="00BC3836">
      <w:pPr>
        <w:numPr>
          <w:ilvl w:val="0"/>
          <w:numId w:val="64"/>
        </w:numPr>
        <w:jc w:val="left"/>
        <w:rPr>
          <w:sz w:val="24"/>
          <w:szCs w:val="10"/>
        </w:rPr>
      </w:pPr>
      <w:r w:rsidRPr="00BC3836">
        <w:rPr>
          <w:sz w:val="24"/>
          <w:szCs w:val="10"/>
        </w:rPr>
        <w:t>How can I serve a God who does this?</w:t>
      </w:r>
    </w:p>
    <w:p w14:paraId="4E830885" w14:textId="77777777" w:rsidR="00BC3836" w:rsidRPr="00BC3836" w:rsidRDefault="00BC3836" w:rsidP="00BC3836">
      <w:pPr>
        <w:numPr>
          <w:ilvl w:val="0"/>
          <w:numId w:val="64"/>
        </w:numPr>
        <w:jc w:val="left"/>
        <w:rPr>
          <w:sz w:val="24"/>
          <w:szCs w:val="10"/>
        </w:rPr>
      </w:pPr>
      <w:r w:rsidRPr="00BC3836">
        <w:rPr>
          <w:sz w:val="24"/>
          <w:szCs w:val="10"/>
        </w:rPr>
        <w:t>we can have similar feelings </w:t>
      </w:r>
    </w:p>
    <w:p w14:paraId="13EAAAEA" w14:textId="77777777" w:rsidR="00BC3836" w:rsidRPr="00BC3836" w:rsidRDefault="00BC3836" w:rsidP="00BC3836">
      <w:pPr>
        <w:numPr>
          <w:ilvl w:val="0"/>
          <w:numId w:val="64"/>
        </w:numPr>
        <w:jc w:val="left"/>
        <w:rPr>
          <w:sz w:val="24"/>
          <w:szCs w:val="10"/>
        </w:rPr>
      </w:pPr>
      <w:r w:rsidRPr="00BC3836">
        <w:rPr>
          <w:sz w:val="24"/>
          <w:szCs w:val="10"/>
        </w:rPr>
        <w:t>we may feel guilty for thinking like this</w:t>
      </w:r>
    </w:p>
    <w:p w14:paraId="2CAB8942" w14:textId="77777777" w:rsidR="00BC3836" w:rsidRPr="00BC3836" w:rsidRDefault="00BC3836" w:rsidP="00BC3836">
      <w:pPr>
        <w:numPr>
          <w:ilvl w:val="0"/>
          <w:numId w:val="64"/>
        </w:numPr>
        <w:jc w:val="left"/>
        <w:rPr>
          <w:sz w:val="24"/>
          <w:szCs w:val="10"/>
        </w:rPr>
      </w:pPr>
      <w:r w:rsidRPr="00BC3836">
        <w:rPr>
          <w:sz w:val="24"/>
          <w:szCs w:val="10"/>
        </w:rPr>
        <w:t>questioning a parent’s decision maybe was frowned upon in your house</w:t>
      </w:r>
    </w:p>
    <w:p w14:paraId="33BDFDF8" w14:textId="77777777" w:rsidR="00BC3836" w:rsidRDefault="00BC3836" w:rsidP="00BC3836">
      <w:pPr>
        <w:jc w:val="left"/>
        <w:rPr>
          <w:b/>
          <w:bCs/>
          <w:sz w:val="24"/>
          <w:szCs w:val="10"/>
        </w:rPr>
      </w:pPr>
    </w:p>
    <w:p w14:paraId="4BBD6FEF" w14:textId="305E7BBE" w:rsidR="00BC3836" w:rsidRPr="00BC3836" w:rsidRDefault="00BC3836" w:rsidP="00BC3836">
      <w:pPr>
        <w:jc w:val="left"/>
        <w:rPr>
          <w:sz w:val="24"/>
          <w:szCs w:val="10"/>
        </w:rPr>
      </w:pPr>
      <w:r w:rsidRPr="00BC3836">
        <w:rPr>
          <w:b/>
          <w:bCs/>
          <w:sz w:val="24"/>
          <w:szCs w:val="10"/>
        </w:rPr>
        <w:t>Why Do We Doubt?</w:t>
      </w:r>
    </w:p>
    <w:p w14:paraId="3D7BFE30" w14:textId="77777777" w:rsidR="00BC3836" w:rsidRPr="00BC3836" w:rsidRDefault="00BC3836" w:rsidP="00BC3836">
      <w:pPr>
        <w:numPr>
          <w:ilvl w:val="0"/>
          <w:numId w:val="65"/>
        </w:numPr>
        <w:jc w:val="left"/>
        <w:rPr>
          <w:b/>
          <w:bCs/>
          <w:sz w:val="24"/>
          <w:szCs w:val="10"/>
        </w:rPr>
      </w:pPr>
      <w:r w:rsidRPr="00BC3836">
        <w:rPr>
          <w:b/>
          <w:bCs/>
          <w:sz w:val="24"/>
          <w:szCs w:val="10"/>
        </w:rPr>
        <w:t>Questions we </w:t>
      </w:r>
      <w:r w:rsidRPr="00BC3836">
        <w:rPr>
          <w:b/>
          <w:bCs/>
          <w:sz w:val="24"/>
          <w:szCs w:val="10"/>
          <w:u w:val="single"/>
        </w:rPr>
        <w:t>can't answer</w:t>
      </w:r>
    </w:p>
    <w:p w14:paraId="58D35386" w14:textId="77777777" w:rsidR="00BC3836" w:rsidRPr="00BC3836" w:rsidRDefault="00BC3836" w:rsidP="00BC3836">
      <w:pPr>
        <w:numPr>
          <w:ilvl w:val="0"/>
          <w:numId w:val="65"/>
        </w:numPr>
        <w:jc w:val="left"/>
        <w:rPr>
          <w:b/>
          <w:bCs/>
          <w:sz w:val="24"/>
          <w:szCs w:val="10"/>
        </w:rPr>
      </w:pPr>
      <w:r w:rsidRPr="00BC3836">
        <w:rPr>
          <w:b/>
          <w:bCs/>
          <w:sz w:val="24"/>
          <w:szCs w:val="10"/>
        </w:rPr>
        <w:t>Situations that </w:t>
      </w:r>
      <w:r w:rsidRPr="00BC3836">
        <w:rPr>
          <w:b/>
          <w:bCs/>
          <w:sz w:val="24"/>
          <w:szCs w:val="10"/>
          <w:u w:val="single"/>
        </w:rPr>
        <w:t>seem unfair</w:t>
      </w:r>
    </w:p>
    <w:p w14:paraId="3E381E96" w14:textId="77777777" w:rsidR="00BC3836" w:rsidRPr="00BC3836" w:rsidRDefault="00BC3836" w:rsidP="00BC3836">
      <w:pPr>
        <w:numPr>
          <w:ilvl w:val="0"/>
          <w:numId w:val="65"/>
        </w:numPr>
        <w:jc w:val="left"/>
        <w:rPr>
          <w:b/>
          <w:bCs/>
          <w:sz w:val="24"/>
          <w:szCs w:val="10"/>
        </w:rPr>
      </w:pPr>
      <w:r w:rsidRPr="00BC3836">
        <w:rPr>
          <w:b/>
          <w:bCs/>
          <w:sz w:val="24"/>
          <w:szCs w:val="10"/>
        </w:rPr>
        <w:t>Hurts we </w:t>
      </w:r>
      <w:r w:rsidRPr="00BC3836">
        <w:rPr>
          <w:b/>
          <w:bCs/>
          <w:sz w:val="24"/>
          <w:szCs w:val="10"/>
          <w:u w:val="single"/>
        </w:rPr>
        <w:t>can't resolve</w:t>
      </w:r>
    </w:p>
    <w:p w14:paraId="0BF9AA15" w14:textId="77777777" w:rsidR="00BC3836" w:rsidRDefault="00BC3836" w:rsidP="00BC3836">
      <w:pPr>
        <w:jc w:val="left"/>
        <w:rPr>
          <w:b/>
          <w:bCs/>
          <w:sz w:val="24"/>
          <w:szCs w:val="10"/>
        </w:rPr>
      </w:pPr>
    </w:p>
    <w:p w14:paraId="09FA3158" w14:textId="1AC4D3AF" w:rsidR="00BC3836" w:rsidRPr="00BC3836" w:rsidRDefault="00BC3836" w:rsidP="00BC3836">
      <w:pPr>
        <w:jc w:val="left"/>
        <w:rPr>
          <w:sz w:val="24"/>
          <w:szCs w:val="10"/>
        </w:rPr>
      </w:pPr>
      <w:r w:rsidRPr="00BC3836">
        <w:rPr>
          <w:b/>
          <w:bCs/>
          <w:sz w:val="24"/>
          <w:szCs w:val="10"/>
        </w:rPr>
        <w:t>As we finish our series, let me leave you some important information about second guessing God</w:t>
      </w:r>
    </w:p>
    <w:p w14:paraId="5AA7FFEF" w14:textId="77777777" w:rsidR="00BC3836" w:rsidRDefault="00BC3836" w:rsidP="00BC3836">
      <w:pPr>
        <w:jc w:val="left"/>
        <w:rPr>
          <w:b/>
          <w:bCs/>
          <w:sz w:val="24"/>
          <w:szCs w:val="10"/>
        </w:rPr>
      </w:pPr>
    </w:p>
    <w:p w14:paraId="5E43B011" w14:textId="03FEA260" w:rsidR="00BC3836" w:rsidRPr="00BC3836" w:rsidRDefault="00BC3836" w:rsidP="00BC3836">
      <w:pPr>
        <w:jc w:val="left"/>
        <w:rPr>
          <w:sz w:val="24"/>
          <w:szCs w:val="10"/>
        </w:rPr>
      </w:pPr>
      <w:r w:rsidRPr="00BC3836">
        <w:rPr>
          <w:b/>
          <w:bCs/>
          <w:sz w:val="24"/>
          <w:szCs w:val="10"/>
        </w:rPr>
        <w:t>1. Your faith is a</w:t>
      </w:r>
      <w:r w:rsidRPr="00BC3836">
        <w:rPr>
          <w:b/>
          <w:bCs/>
          <w:sz w:val="24"/>
          <w:szCs w:val="10"/>
          <w:u w:val="single"/>
        </w:rPr>
        <w:t> journey</w:t>
      </w:r>
      <w:r w:rsidRPr="00BC3836">
        <w:rPr>
          <w:b/>
          <w:bCs/>
          <w:sz w:val="24"/>
          <w:szCs w:val="10"/>
        </w:rPr>
        <w:t>, not a </w:t>
      </w:r>
      <w:r w:rsidRPr="00BC3836">
        <w:rPr>
          <w:b/>
          <w:bCs/>
          <w:sz w:val="24"/>
          <w:szCs w:val="10"/>
          <w:u w:val="single"/>
        </w:rPr>
        <w:t>destination</w:t>
      </w:r>
    </w:p>
    <w:p w14:paraId="146D115E" w14:textId="77777777" w:rsidR="00BC3836" w:rsidRDefault="00BC3836" w:rsidP="00BC3836">
      <w:pPr>
        <w:jc w:val="left"/>
        <w:rPr>
          <w:sz w:val="24"/>
          <w:szCs w:val="10"/>
        </w:rPr>
      </w:pPr>
    </w:p>
    <w:p w14:paraId="65C677BB" w14:textId="17E056C2" w:rsidR="00BC3836" w:rsidRPr="00BC3836" w:rsidRDefault="00BC3836" w:rsidP="00BC3836">
      <w:pPr>
        <w:jc w:val="left"/>
        <w:rPr>
          <w:sz w:val="24"/>
          <w:szCs w:val="10"/>
        </w:rPr>
      </w:pPr>
      <w:r w:rsidRPr="00BC3836">
        <w:rPr>
          <w:sz w:val="24"/>
          <w:szCs w:val="10"/>
        </w:rPr>
        <w:t>Then the eleven disciples went to Galilee, to the mountain where Jesus had told them to go. </w:t>
      </w:r>
      <w:r w:rsidRPr="00BC3836">
        <w:rPr>
          <w:sz w:val="24"/>
          <w:szCs w:val="10"/>
          <w:vertAlign w:val="superscript"/>
        </w:rPr>
        <w:t> </w:t>
      </w:r>
      <w:r w:rsidRPr="00BC3836">
        <w:rPr>
          <w:sz w:val="24"/>
          <w:szCs w:val="10"/>
        </w:rPr>
        <w:t>When they saw him, they worshiped him; but some doubted. Matthew 28:16-17</w:t>
      </w:r>
    </w:p>
    <w:p w14:paraId="2E7EBECC" w14:textId="77777777" w:rsidR="00BC3836" w:rsidRDefault="00BC3836" w:rsidP="00BC3836">
      <w:pPr>
        <w:jc w:val="left"/>
        <w:rPr>
          <w:sz w:val="24"/>
          <w:szCs w:val="10"/>
        </w:rPr>
      </w:pPr>
    </w:p>
    <w:p w14:paraId="09EC2EEF" w14:textId="7A126377" w:rsidR="00BC3836" w:rsidRPr="00BC3836" w:rsidRDefault="00BC3836" w:rsidP="00BC3836">
      <w:pPr>
        <w:jc w:val="left"/>
        <w:rPr>
          <w:sz w:val="24"/>
          <w:szCs w:val="10"/>
        </w:rPr>
      </w:pPr>
      <w:r w:rsidRPr="00BC3836">
        <w:rPr>
          <w:sz w:val="24"/>
          <w:szCs w:val="10"/>
        </w:rPr>
        <w:t>“Doubt is not always a sign that a man is wrong; it may be a sign that he is thinking.”  Oswald Chambers </w:t>
      </w:r>
    </w:p>
    <w:p w14:paraId="40159ACC" w14:textId="77777777" w:rsidR="00BC3836" w:rsidRDefault="00BC3836" w:rsidP="00BC3836">
      <w:pPr>
        <w:jc w:val="left"/>
        <w:rPr>
          <w:sz w:val="24"/>
          <w:szCs w:val="10"/>
        </w:rPr>
      </w:pPr>
    </w:p>
    <w:p w14:paraId="44D12CD0" w14:textId="4F6A679C" w:rsidR="00BC3836" w:rsidRPr="00BC3836" w:rsidRDefault="00BC3836" w:rsidP="00BC3836">
      <w:pPr>
        <w:jc w:val="left"/>
        <w:rPr>
          <w:sz w:val="24"/>
          <w:szCs w:val="10"/>
        </w:rPr>
      </w:pPr>
      <w:r w:rsidRPr="00BC3836">
        <w:rPr>
          <w:sz w:val="24"/>
          <w:szCs w:val="10"/>
        </w:rPr>
        <w:t>Your faith is a journey. </w:t>
      </w:r>
    </w:p>
    <w:p w14:paraId="27B104ED" w14:textId="77777777" w:rsidR="00BC3836" w:rsidRPr="00BC3836" w:rsidRDefault="00BC3836" w:rsidP="00BC3836">
      <w:pPr>
        <w:numPr>
          <w:ilvl w:val="0"/>
          <w:numId w:val="66"/>
        </w:numPr>
        <w:jc w:val="left"/>
        <w:rPr>
          <w:sz w:val="24"/>
          <w:szCs w:val="10"/>
        </w:rPr>
      </w:pPr>
      <w:r w:rsidRPr="00BC3836">
        <w:rPr>
          <w:sz w:val="24"/>
          <w:szCs w:val="10"/>
        </w:rPr>
        <w:t>You don't ever arrive. </w:t>
      </w:r>
    </w:p>
    <w:p w14:paraId="4D16B803" w14:textId="77777777" w:rsidR="00BC3836" w:rsidRPr="00BC3836" w:rsidRDefault="00BC3836" w:rsidP="00BC3836">
      <w:pPr>
        <w:numPr>
          <w:ilvl w:val="0"/>
          <w:numId w:val="66"/>
        </w:numPr>
        <w:jc w:val="left"/>
        <w:rPr>
          <w:sz w:val="24"/>
          <w:szCs w:val="10"/>
        </w:rPr>
      </w:pPr>
      <w:r w:rsidRPr="00BC3836">
        <w:rPr>
          <w:sz w:val="24"/>
          <w:szCs w:val="10"/>
        </w:rPr>
        <w:t>You don't just like, one day, like, "Okay, I've done the classes. </w:t>
      </w:r>
    </w:p>
    <w:p w14:paraId="7B9E229A" w14:textId="77777777" w:rsidR="00BC3836" w:rsidRPr="00BC3836" w:rsidRDefault="00BC3836" w:rsidP="00BC3836">
      <w:pPr>
        <w:numPr>
          <w:ilvl w:val="0"/>
          <w:numId w:val="66"/>
        </w:numPr>
        <w:jc w:val="left"/>
        <w:rPr>
          <w:sz w:val="24"/>
          <w:szCs w:val="10"/>
        </w:rPr>
      </w:pPr>
      <w:r w:rsidRPr="00BC3836">
        <w:rPr>
          <w:sz w:val="24"/>
          <w:szCs w:val="10"/>
        </w:rPr>
        <w:t>I did the work. I've gone through the test. </w:t>
      </w:r>
    </w:p>
    <w:p w14:paraId="7CA27423" w14:textId="77777777" w:rsidR="00BC3836" w:rsidRPr="00BC3836" w:rsidRDefault="00BC3836" w:rsidP="00BC3836">
      <w:pPr>
        <w:numPr>
          <w:ilvl w:val="0"/>
          <w:numId w:val="66"/>
        </w:numPr>
        <w:jc w:val="left"/>
        <w:rPr>
          <w:sz w:val="24"/>
          <w:szCs w:val="10"/>
        </w:rPr>
      </w:pPr>
      <w:r w:rsidRPr="00BC3836">
        <w:rPr>
          <w:sz w:val="24"/>
          <w:szCs w:val="10"/>
        </w:rPr>
        <w:t>And now I have graduated faith. </w:t>
      </w:r>
    </w:p>
    <w:p w14:paraId="7F4E6F34" w14:textId="77777777" w:rsidR="00BC3836" w:rsidRPr="00BC3836" w:rsidRDefault="00BC3836" w:rsidP="00BC3836">
      <w:pPr>
        <w:numPr>
          <w:ilvl w:val="0"/>
          <w:numId w:val="66"/>
        </w:numPr>
        <w:jc w:val="left"/>
        <w:rPr>
          <w:sz w:val="24"/>
          <w:szCs w:val="10"/>
        </w:rPr>
      </w:pPr>
      <w:r w:rsidRPr="00BC3836">
        <w:rPr>
          <w:sz w:val="24"/>
          <w:szCs w:val="10"/>
        </w:rPr>
        <w:t>And I hope that you'll discover that the strongest faith isn't a faith that never doubts. </w:t>
      </w:r>
    </w:p>
    <w:p w14:paraId="7F0D0DE8" w14:textId="77777777" w:rsidR="00BC3836" w:rsidRPr="00BC3836" w:rsidRDefault="00BC3836" w:rsidP="00BC3836">
      <w:pPr>
        <w:numPr>
          <w:ilvl w:val="0"/>
          <w:numId w:val="66"/>
        </w:numPr>
        <w:jc w:val="left"/>
        <w:rPr>
          <w:sz w:val="24"/>
          <w:szCs w:val="10"/>
        </w:rPr>
      </w:pPr>
      <w:r w:rsidRPr="00BC3836">
        <w:rPr>
          <w:sz w:val="24"/>
          <w:szCs w:val="10"/>
        </w:rPr>
        <w:t>The strongest faith is a faith that grows through your doubts. </w:t>
      </w:r>
    </w:p>
    <w:p w14:paraId="32DB6C67" w14:textId="77777777" w:rsidR="00BC3836" w:rsidRPr="00BC3836" w:rsidRDefault="00BC3836" w:rsidP="00BC3836">
      <w:pPr>
        <w:jc w:val="left"/>
        <w:rPr>
          <w:sz w:val="24"/>
          <w:szCs w:val="10"/>
        </w:rPr>
      </w:pPr>
    </w:p>
    <w:p w14:paraId="26DA6D48" w14:textId="77777777" w:rsidR="00BC3836" w:rsidRPr="00BC3836" w:rsidRDefault="00BC3836" w:rsidP="00BC3836">
      <w:pPr>
        <w:jc w:val="left"/>
        <w:rPr>
          <w:sz w:val="24"/>
          <w:szCs w:val="10"/>
        </w:rPr>
      </w:pPr>
      <w:r w:rsidRPr="00BC3836">
        <w:rPr>
          <w:b/>
          <w:bCs/>
          <w:sz w:val="24"/>
          <w:szCs w:val="10"/>
        </w:rPr>
        <w:t>2. Doubts don't </w:t>
      </w:r>
      <w:r w:rsidRPr="00BC3836">
        <w:rPr>
          <w:b/>
          <w:bCs/>
          <w:sz w:val="24"/>
          <w:szCs w:val="10"/>
          <w:u w:val="single"/>
        </w:rPr>
        <w:t>disqualify</w:t>
      </w:r>
      <w:r w:rsidRPr="00BC3836">
        <w:rPr>
          <w:b/>
          <w:bCs/>
          <w:sz w:val="24"/>
          <w:szCs w:val="10"/>
        </w:rPr>
        <w:t> faith</w:t>
      </w:r>
    </w:p>
    <w:p w14:paraId="2D9FD5E2" w14:textId="77777777" w:rsidR="00BC3836" w:rsidRDefault="00BC3836" w:rsidP="00BC3836">
      <w:pPr>
        <w:jc w:val="left"/>
        <w:rPr>
          <w:sz w:val="24"/>
          <w:szCs w:val="10"/>
        </w:rPr>
      </w:pPr>
    </w:p>
    <w:p w14:paraId="249F3009" w14:textId="3740022A" w:rsidR="00BC3836" w:rsidRPr="00BC3836" w:rsidRDefault="00BC3836" w:rsidP="00BC3836">
      <w:pPr>
        <w:jc w:val="left"/>
        <w:rPr>
          <w:sz w:val="24"/>
          <w:szCs w:val="10"/>
        </w:rPr>
      </w:pPr>
      <w:r w:rsidRPr="00BC3836">
        <w:rPr>
          <w:sz w:val="24"/>
          <w:szCs w:val="10"/>
        </w:rPr>
        <w:t>“Lord, if it’s you,” Peter replied, “tell me to come to you on the water.” </w:t>
      </w:r>
      <w:r w:rsidRPr="00BC3836">
        <w:rPr>
          <w:sz w:val="24"/>
          <w:szCs w:val="10"/>
          <w:vertAlign w:val="superscript"/>
        </w:rPr>
        <w:t> </w:t>
      </w:r>
      <w:r w:rsidRPr="00BC3836">
        <w:rPr>
          <w:sz w:val="24"/>
          <w:szCs w:val="10"/>
        </w:rPr>
        <w:t>“Come,” he said. Then Peter got down out of the boat, walked on the water and came toward Jesus.</w:t>
      </w:r>
      <w:r w:rsidRPr="00BC3836">
        <w:rPr>
          <w:sz w:val="24"/>
          <w:szCs w:val="10"/>
          <w:vertAlign w:val="superscript"/>
        </w:rPr>
        <w:t> </w:t>
      </w:r>
      <w:r w:rsidRPr="00BC3836">
        <w:rPr>
          <w:sz w:val="24"/>
          <w:szCs w:val="10"/>
        </w:rPr>
        <w:t>But when he saw the wind, he was afraid and, beginning to sink, cried out, “Lord, save me!” </w:t>
      </w:r>
      <w:r w:rsidRPr="00BC3836">
        <w:rPr>
          <w:sz w:val="24"/>
          <w:szCs w:val="10"/>
          <w:vertAlign w:val="superscript"/>
        </w:rPr>
        <w:t> </w:t>
      </w:r>
      <w:r w:rsidRPr="00BC3836">
        <w:rPr>
          <w:sz w:val="24"/>
          <w:szCs w:val="10"/>
        </w:rPr>
        <w:t>Immediately Jesus reached out his hand and caught him. “You of little faith,” he said, “why did you doubt?” Matthew 14:28-31</w:t>
      </w:r>
    </w:p>
    <w:p w14:paraId="24E24BF4" w14:textId="77777777" w:rsidR="00BC3836" w:rsidRDefault="00BC3836" w:rsidP="00BC3836">
      <w:pPr>
        <w:jc w:val="left"/>
        <w:rPr>
          <w:sz w:val="24"/>
          <w:szCs w:val="10"/>
        </w:rPr>
      </w:pPr>
    </w:p>
    <w:p w14:paraId="0A028AB0" w14:textId="67DD03A9" w:rsidR="00BC3836" w:rsidRPr="00BC3836" w:rsidRDefault="00BC3836" w:rsidP="00BC3836">
      <w:pPr>
        <w:jc w:val="left"/>
        <w:rPr>
          <w:sz w:val="24"/>
          <w:szCs w:val="10"/>
        </w:rPr>
      </w:pPr>
      <w:r w:rsidRPr="00BC3836">
        <w:rPr>
          <w:sz w:val="24"/>
          <w:szCs w:val="10"/>
        </w:rPr>
        <w:t>Can I tell you something?</w:t>
      </w:r>
    </w:p>
    <w:p w14:paraId="1E8F2502" w14:textId="77777777" w:rsidR="00BC3836" w:rsidRPr="00BC3836" w:rsidRDefault="00BC3836" w:rsidP="00BC3836">
      <w:pPr>
        <w:numPr>
          <w:ilvl w:val="0"/>
          <w:numId w:val="67"/>
        </w:numPr>
        <w:jc w:val="left"/>
        <w:rPr>
          <w:sz w:val="24"/>
          <w:szCs w:val="10"/>
        </w:rPr>
      </w:pPr>
      <w:r w:rsidRPr="00BC3836">
        <w:rPr>
          <w:sz w:val="24"/>
          <w:szCs w:val="10"/>
        </w:rPr>
        <w:t>the times of my greatest doubts came while I was studying during my undergrad degree</w:t>
      </w:r>
    </w:p>
    <w:p w14:paraId="748B7180" w14:textId="77777777" w:rsidR="00BC3836" w:rsidRPr="00BC3836" w:rsidRDefault="00BC3836" w:rsidP="00BC3836">
      <w:pPr>
        <w:numPr>
          <w:ilvl w:val="0"/>
          <w:numId w:val="67"/>
        </w:numPr>
        <w:jc w:val="left"/>
        <w:rPr>
          <w:sz w:val="24"/>
          <w:szCs w:val="10"/>
        </w:rPr>
      </w:pPr>
      <w:r w:rsidRPr="00BC3836">
        <w:rPr>
          <w:sz w:val="24"/>
          <w:szCs w:val="10"/>
        </w:rPr>
        <w:t>I had read the bible but for the first time I was READING the bible</w:t>
      </w:r>
    </w:p>
    <w:p w14:paraId="248E290C" w14:textId="77777777" w:rsidR="00BC3836" w:rsidRPr="00BC3836" w:rsidRDefault="00BC3836" w:rsidP="00BC3836">
      <w:pPr>
        <w:numPr>
          <w:ilvl w:val="0"/>
          <w:numId w:val="67"/>
        </w:numPr>
        <w:jc w:val="left"/>
        <w:rPr>
          <w:sz w:val="24"/>
          <w:szCs w:val="10"/>
        </w:rPr>
      </w:pPr>
      <w:r w:rsidRPr="00BC3836">
        <w:rPr>
          <w:sz w:val="24"/>
          <w:szCs w:val="10"/>
        </w:rPr>
        <w:t>I found out there are two creation stories, </w:t>
      </w:r>
    </w:p>
    <w:p w14:paraId="7CC97A69" w14:textId="77777777" w:rsidR="00BC3836" w:rsidRPr="00BC3836" w:rsidRDefault="00BC3836" w:rsidP="00BC3836">
      <w:pPr>
        <w:numPr>
          <w:ilvl w:val="0"/>
          <w:numId w:val="67"/>
        </w:numPr>
        <w:jc w:val="left"/>
        <w:rPr>
          <w:sz w:val="24"/>
          <w:szCs w:val="10"/>
        </w:rPr>
      </w:pPr>
      <w:r w:rsidRPr="00BC3836">
        <w:rPr>
          <w:sz w:val="24"/>
          <w:szCs w:val="10"/>
        </w:rPr>
        <w:t>I found out that the people whose names are on the top of the page may not have written the contents of the book</w:t>
      </w:r>
    </w:p>
    <w:p w14:paraId="586A122B" w14:textId="77777777" w:rsidR="00BC3836" w:rsidRPr="00BC3836" w:rsidRDefault="00BC3836" w:rsidP="00BC3836">
      <w:pPr>
        <w:numPr>
          <w:ilvl w:val="0"/>
          <w:numId w:val="67"/>
        </w:numPr>
        <w:jc w:val="left"/>
        <w:rPr>
          <w:sz w:val="24"/>
          <w:szCs w:val="10"/>
        </w:rPr>
      </w:pPr>
      <w:r w:rsidRPr="00BC3836">
        <w:rPr>
          <w:sz w:val="24"/>
          <w:szCs w:val="10"/>
        </w:rPr>
        <w:t>I discovered that there are well respected scholars who don't believe that the bible is the inspired word of God</w:t>
      </w:r>
    </w:p>
    <w:p w14:paraId="7847D78E" w14:textId="77777777" w:rsidR="00BC3836" w:rsidRPr="00BC3836" w:rsidRDefault="00BC3836" w:rsidP="00BC3836">
      <w:pPr>
        <w:numPr>
          <w:ilvl w:val="0"/>
          <w:numId w:val="67"/>
        </w:numPr>
        <w:jc w:val="left"/>
        <w:rPr>
          <w:sz w:val="24"/>
          <w:szCs w:val="10"/>
        </w:rPr>
      </w:pPr>
      <w:r w:rsidRPr="00BC3836">
        <w:rPr>
          <w:sz w:val="24"/>
          <w:szCs w:val="10"/>
        </w:rPr>
        <w:t>I realized that as nice as my Sunday School teachers were, they sold me on something that I wasn't sure was real anymore</w:t>
      </w:r>
    </w:p>
    <w:p w14:paraId="4AF506B9" w14:textId="77777777" w:rsidR="00BC3836" w:rsidRDefault="00BC3836" w:rsidP="00BC3836">
      <w:pPr>
        <w:jc w:val="left"/>
        <w:rPr>
          <w:sz w:val="24"/>
          <w:szCs w:val="10"/>
        </w:rPr>
      </w:pPr>
    </w:p>
    <w:p w14:paraId="77255DEA" w14:textId="18889627" w:rsidR="00BC3836" w:rsidRPr="00BC3836" w:rsidRDefault="00BC3836" w:rsidP="00BC3836">
      <w:pPr>
        <w:jc w:val="left"/>
        <w:rPr>
          <w:sz w:val="24"/>
          <w:szCs w:val="10"/>
        </w:rPr>
      </w:pPr>
      <w:r w:rsidRPr="00BC3836">
        <w:rPr>
          <w:sz w:val="24"/>
          <w:szCs w:val="10"/>
        </w:rPr>
        <w:t>Why do you doubt?</w:t>
      </w:r>
    </w:p>
    <w:p w14:paraId="6F90D99C" w14:textId="77777777" w:rsidR="00BC3836" w:rsidRPr="00BC3836" w:rsidRDefault="00BC3836" w:rsidP="00BC3836">
      <w:pPr>
        <w:numPr>
          <w:ilvl w:val="0"/>
          <w:numId w:val="68"/>
        </w:numPr>
        <w:jc w:val="left"/>
        <w:rPr>
          <w:sz w:val="24"/>
          <w:szCs w:val="10"/>
        </w:rPr>
      </w:pPr>
      <w:r w:rsidRPr="00BC3836">
        <w:rPr>
          <w:sz w:val="24"/>
          <w:szCs w:val="10"/>
        </w:rPr>
        <w:t>Jesus asks Peter this question. </w:t>
      </w:r>
    </w:p>
    <w:p w14:paraId="22F91C67" w14:textId="77777777" w:rsidR="00BC3836" w:rsidRPr="00BC3836" w:rsidRDefault="00BC3836" w:rsidP="00BC3836">
      <w:pPr>
        <w:numPr>
          <w:ilvl w:val="0"/>
          <w:numId w:val="68"/>
        </w:numPr>
        <w:jc w:val="left"/>
        <w:rPr>
          <w:sz w:val="24"/>
          <w:szCs w:val="10"/>
        </w:rPr>
      </w:pPr>
      <w:r w:rsidRPr="00BC3836">
        <w:rPr>
          <w:sz w:val="24"/>
          <w:szCs w:val="10"/>
        </w:rPr>
        <w:t>For years, I saw it as an accusation. </w:t>
      </w:r>
    </w:p>
    <w:p w14:paraId="49C35018" w14:textId="77777777" w:rsidR="00BC3836" w:rsidRPr="00BC3836" w:rsidRDefault="00BC3836" w:rsidP="00BC3836">
      <w:pPr>
        <w:numPr>
          <w:ilvl w:val="0"/>
          <w:numId w:val="68"/>
        </w:numPr>
        <w:jc w:val="left"/>
        <w:rPr>
          <w:sz w:val="24"/>
          <w:szCs w:val="10"/>
        </w:rPr>
      </w:pPr>
      <w:r w:rsidRPr="00BC3836">
        <w:rPr>
          <w:sz w:val="24"/>
          <w:szCs w:val="10"/>
        </w:rPr>
        <w:t>But then as I matured in my faith, </w:t>
      </w:r>
    </w:p>
    <w:p w14:paraId="64E476CB" w14:textId="77777777" w:rsidR="00BC3836" w:rsidRPr="00BC3836" w:rsidRDefault="00BC3836" w:rsidP="00BC3836">
      <w:pPr>
        <w:numPr>
          <w:ilvl w:val="0"/>
          <w:numId w:val="68"/>
        </w:numPr>
        <w:jc w:val="left"/>
        <w:rPr>
          <w:sz w:val="24"/>
          <w:szCs w:val="10"/>
        </w:rPr>
      </w:pPr>
      <w:r w:rsidRPr="00BC3836">
        <w:rPr>
          <w:sz w:val="24"/>
          <w:szCs w:val="10"/>
        </w:rPr>
        <w:t>and learned more about the character and the nature of Jesus, </w:t>
      </w:r>
    </w:p>
    <w:p w14:paraId="2BAE2DED" w14:textId="77777777" w:rsidR="00BC3836" w:rsidRPr="00BC3836" w:rsidRDefault="00BC3836" w:rsidP="00BC3836">
      <w:pPr>
        <w:numPr>
          <w:ilvl w:val="0"/>
          <w:numId w:val="68"/>
        </w:numPr>
        <w:jc w:val="left"/>
        <w:rPr>
          <w:sz w:val="24"/>
          <w:szCs w:val="10"/>
        </w:rPr>
      </w:pPr>
      <w:r w:rsidRPr="00BC3836">
        <w:rPr>
          <w:sz w:val="24"/>
          <w:szCs w:val="10"/>
        </w:rPr>
        <w:t>and I thought about, Jesus is always loving. </w:t>
      </w:r>
    </w:p>
    <w:p w14:paraId="5424B151" w14:textId="77777777" w:rsidR="00BC3836" w:rsidRPr="00BC3836" w:rsidRDefault="00BC3836" w:rsidP="00BC3836">
      <w:pPr>
        <w:numPr>
          <w:ilvl w:val="0"/>
          <w:numId w:val="68"/>
        </w:numPr>
        <w:jc w:val="left"/>
        <w:rPr>
          <w:sz w:val="24"/>
          <w:szCs w:val="10"/>
        </w:rPr>
      </w:pPr>
      <w:r w:rsidRPr="00BC3836">
        <w:rPr>
          <w:sz w:val="24"/>
          <w:szCs w:val="10"/>
        </w:rPr>
        <w:t>He's always full of grace. </w:t>
      </w:r>
    </w:p>
    <w:p w14:paraId="1EB35090" w14:textId="77777777" w:rsidR="00BC3836" w:rsidRPr="00BC3836" w:rsidRDefault="00BC3836" w:rsidP="00BC3836">
      <w:pPr>
        <w:numPr>
          <w:ilvl w:val="0"/>
          <w:numId w:val="68"/>
        </w:numPr>
        <w:jc w:val="left"/>
        <w:rPr>
          <w:sz w:val="24"/>
          <w:szCs w:val="10"/>
        </w:rPr>
      </w:pPr>
      <w:r w:rsidRPr="00BC3836">
        <w:rPr>
          <w:sz w:val="24"/>
          <w:szCs w:val="10"/>
        </w:rPr>
        <w:t>He's always compassionate.</w:t>
      </w:r>
    </w:p>
    <w:p w14:paraId="60265983" w14:textId="77777777" w:rsidR="00BC3836" w:rsidRPr="00BC3836" w:rsidRDefault="00BC3836" w:rsidP="00BC3836">
      <w:pPr>
        <w:numPr>
          <w:ilvl w:val="0"/>
          <w:numId w:val="68"/>
        </w:numPr>
        <w:jc w:val="left"/>
        <w:rPr>
          <w:sz w:val="24"/>
          <w:szCs w:val="10"/>
        </w:rPr>
      </w:pPr>
      <w:r w:rsidRPr="00BC3836">
        <w:rPr>
          <w:sz w:val="24"/>
          <w:szCs w:val="10"/>
        </w:rPr>
        <w:t> I think I've been reading that question the wrong way. </w:t>
      </w:r>
    </w:p>
    <w:p w14:paraId="3A44CF15" w14:textId="77777777" w:rsidR="00BC3836" w:rsidRPr="00BC3836" w:rsidRDefault="00BC3836" w:rsidP="00BC3836">
      <w:pPr>
        <w:numPr>
          <w:ilvl w:val="0"/>
          <w:numId w:val="68"/>
        </w:numPr>
        <w:jc w:val="left"/>
        <w:rPr>
          <w:sz w:val="24"/>
          <w:szCs w:val="10"/>
        </w:rPr>
      </w:pPr>
      <w:r w:rsidRPr="00BC3836">
        <w:rPr>
          <w:sz w:val="24"/>
          <w:szCs w:val="10"/>
        </w:rPr>
        <w:t>And I asked myself, when Jesus said, "Why did you doubt?"</w:t>
      </w:r>
    </w:p>
    <w:p w14:paraId="7CC91FF5" w14:textId="77777777" w:rsidR="00BC3836" w:rsidRPr="00BC3836" w:rsidRDefault="00BC3836" w:rsidP="00BC3836">
      <w:pPr>
        <w:numPr>
          <w:ilvl w:val="0"/>
          <w:numId w:val="68"/>
        </w:numPr>
        <w:jc w:val="left"/>
        <w:rPr>
          <w:sz w:val="24"/>
          <w:szCs w:val="10"/>
        </w:rPr>
      </w:pPr>
      <w:r w:rsidRPr="00BC3836">
        <w:rPr>
          <w:sz w:val="24"/>
          <w:szCs w:val="10"/>
        </w:rPr>
        <w:t> What if this question isn't an accusation, but an invitation? </w:t>
      </w:r>
    </w:p>
    <w:p w14:paraId="4ADBF735" w14:textId="77777777" w:rsidR="00BC3836" w:rsidRPr="00BC3836" w:rsidRDefault="00BC3836" w:rsidP="00BC3836">
      <w:pPr>
        <w:numPr>
          <w:ilvl w:val="0"/>
          <w:numId w:val="68"/>
        </w:numPr>
        <w:jc w:val="left"/>
        <w:rPr>
          <w:sz w:val="24"/>
          <w:szCs w:val="10"/>
        </w:rPr>
      </w:pPr>
      <w:r w:rsidRPr="00BC3836">
        <w:rPr>
          <w:sz w:val="24"/>
          <w:szCs w:val="10"/>
        </w:rPr>
        <w:t>What if it's not something that's condemning him, but something that's wanting to encourage him?</w:t>
      </w:r>
    </w:p>
    <w:p w14:paraId="73A79A2C" w14:textId="77777777" w:rsidR="00BC3836" w:rsidRPr="00BC3836" w:rsidRDefault="00BC3836" w:rsidP="00BC3836">
      <w:pPr>
        <w:numPr>
          <w:ilvl w:val="0"/>
          <w:numId w:val="68"/>
        </w:numPr>
        <w:jc w:val="left"/>
        <w:rPr>
          <w:sz w:val="24"/>
          <w:szCs w:val="10"/>
        </w:rPr>
      </w:pPr>
      <w:r w:rsidRPr="00BC3836">
        <w:rPr>
          <w:sz w:val="24"/>
          <w:szCs w:val="10"/>
        </w:rPr>
        <w:t>. And when Peter was drowning in his doubt, Jesus came to him and met him in his doubt. </w:t>
      </w:r>
    </w:p>
    <w:p w14:paraId="7FD275BA" w14:textId="77777777" w:rsidR="00BC3836" w:rsidRPr="00BC3836" w:rsidRDefault="00BC3836" w:rsidP="00BC3836">
      <w:pPr>
        <w:numPr>
          <w:ilvl w:val="0"/>
          <w:numId w:val="68"/>
        </w:numPr>
        <w:jc w:val="left"/>
        <w:rPr>
          <w:sz w:val="24"/>
          <w:szCs w:val="10"/>
        </w:rPr>
      </w:pPr>
      <w:r w:rsidRPr="00BC3836">
        <w:rPr>
          <w:sz w:val="24"/>
          <w:szCs w:val="10"/>
        </w:rPr>
        <w:t>I think Jesus was smiling. </w:t>
      </w:r>
    </w:p>
    <w:p w14:paraId="47FB6891" w14:textId="77777777" w:rsidR="00BC3836" w:rsidRPr="00BC3836" w:rsidRDefault="00BC3836" w:rsidP="00BC3836">
      <w:pPr>
        <w:numPr>
          <w:ilvl w:val="0"/>
          <w:numId w:val="68"/>
        </w:numPr>
        <w:jc w:val="left"/>
        <w:rPr>
          <w:sz w:val="24"/>
          <w:szCs w:val="10"/>
        </w:rPr>
      </w:pPr>
      <w:r w:rsidRPr="00BC3836">
        <w:rPr>
          <w:sz w:val="24"/>
          <w:szCs w:val="10"/>
        </w:rPr>
        <w:t>I think Jesus was inviting. </w:t>
      </w:r>
    </w:p>
    <w:p w14:paraId="12E7503B" w14:textId="77777777" w:rsidR="00BC3836" w:rsidRPr="00BC3836" w:rsidRDefault="00BC3836" w:rsidP="00BC3836">
      <w:pPr>
        <w:numPr>
          <w:ilvl w:val="0"/>
          <w:numId w:val="68"/>
        </w:numPr>
        <w:jc w:val="left"/>
        <w:rPr>
          <w:sz w:val="24"/>
          <w:szCs w:val="10"/>
        </w:rPr>
      </w:pPr>
      <w:r w:rsidRPr="00BC3836">
        <w:rPr>
          <w:sz w:val="24"/>
          <w:szCs w:val="10"/>
        </w:rPr>
        <w:t>I think He's like, "Hey Peter, why'd you doubt, bro? "What's up, man. "I'm on the water. You can be on the water. "Why'd you doubt Me?</w:t>
      </w:r>
    </w:p>
    <w:p w14:paraId="4EFD9AD5" w14:textId="77777777" w:rsidR="00BC3836" w:rsidRPr="00BC3836" w:rsidRDefault="00BC3836" w:rsidP="00BC3836">
      <w:pPr>
        <w:numPr>
          <w:ilvl w:val="0"/>
          <w:numId w:val="68"/>
        </w:numPr>
        <w:jc w:val="left"/>
        <w:rPr>
          <w:sz w:val="24"/>
          <w:szCs w:val="10"/>
        </w:rPr>
      </w:pPr>
      <w:r w:rsidRPr="00BC3836">
        <w:rPr>
          <w:sz w:val="24"/>
          <w:szCs w:val="10"/>
        </w:rPr>
        <w:t>And that's why whenever you start to doubt or someone you love starts to doubt, you don't panic. </w:t>
      </w:r>
    </w:p>
    <w:p w14:paraId="7229CE71" w14:textId="77777777" w:rsidR="00BC3836" w:rsidRPr="00BC3836" w:rsidRDefault="00BC3836" w:rsidP="00BC3836">
      <w:pPr>
        <w:numPr>
          <w:ilvl w:val="0"/>
          <w:numId w:val="68"/>
        </w:numPr>
        <w:jc w:val="left"/>
        <w:rPr>
          <w:sz w:val="24"/>
          <w:szCs w:val="10"/>
        </w:rPr>
      </w:pPr>
      <w:r w:rsidRPr="00BC3836">
        <w:rPr>
          <w:sz w:val="24"/>
          <w:szCs w:val="10"/>
        </w:rPr>
        <w:t>It's not a time to panic. </w:t>
      </w:r>
    </w:p>
    <w:p w14:paraId="48E1C8ED" w14:textId="77777777" w:rsidR="00BC3836" w:rsidRPr="00BC3836" w:rsidRDefault="00BC3836" w:rsidP="00BC3836">
      <w:pPr>
        <w:numPr>
          <w:ilvl w:val="0"/>
          <w:numId w:val="68"/>
        </w:numPr>
        <w:jc w:val="left"/>
        <w:rPr>
          <w:sz w:val="24"/>
          <w:szCs w:val="10"/>
        </w:rPr>
      </w:pPr>
      <w:r w:rsidRPr="00BC3836">
        <w:rPr>
          <w:sz w:val="24"/>
          <w:szCs w:val="10"/>
        </w:rPr>
        <w:t>It's a time to process. </w:t>
      </w:r>
    </w:p>
    <w:p w14:paraId="18E5F9F3" w14:textId="77777777" w:rsidR="00BC3836" w:rsidRPr="00BC3836" w:rsidRDefault="00BC3836" w:rsidP="00BC3836">
      <w:pPr>
        <w:numPr>
          <w:ilvl w:val="0"/>
          <w:numId w:val="68"/>
        </w:numPr>
        <w:jc w:val="left"/>
        <w:rPr>
          <w:sz w:val="24"/>
          <w:szCs w:val="10"/>
        </w:rPr>
      </w:pPr>
      <w:r w:rsidRPr="00BC3836">
        <w:rPr>
          <w:sz w:val="24"/>
          <w:szCs w:val="10"/>
        </w:rPr>
        <w:t>It's a time to dialogue. </w:t>
      </w:r>
    </w:p>
    <w:p w14:paraId="49B2AE8D" w14:textId="77777777" w:rsidR="00BC3836" w:rsidRPr="00BC3836" w:rsidRDefault="00BC3836" w:rsidP="00BC3836">
      <w:pPr>
        <w:numPr>
          <w:ilvl w:val="0"/>
          <w:numId w:val="68"/>
        </w:numPr>
        <w:jc w:val="left"/>
        <w:rPr>
          <w:sz w:val="24"/>
          <w:szCs w:val="10"/>
        </w:rPr>
      </w:pPr>
      <w:r w:rsidRPr="00BC3836">
        <w:rPr>
          <w:sz w:val="24"/>
          <w:szCs w:val="10"/>
        </w:rPr>
        <w:t>It's a time to say, "Hey, let's talk through it. "Let's explore. "Let's keep pushing into Jesus." </w:t>
      </w:r>
    </w:p>
    <w:p w14:paraId="66DF37CE" w14:textId="77777777" w:rsidR="00BC3836" w:rsidRPr="00BC3836" w:rsidRDefault="00BC3836" w:rsidP="00BC3836">
      <w:pPr>
        <w:jc w:val="left"/>
        <w:rPr>
          <w:sz w:val="24"/>
          <w:szCs w:val="10"/>
        </w:rPr>
      </w:pPr>
      <w:r w:rsidRPr="00BC3836">
        <w:rPr>
          <w:sz w:val="24"/>
          <w:szCs w:val="10"/>
        </w:rPr>
        <w:lastRenderedPageBreak/>
        <w:t>And I discovered that faith is not the absence of doubt. But faith is the means to push through doubt.</w:t>
      </w:r>
    </w:p>
    <w:p w14:paraId="1C6CB8D9" w14:textId="77777777" w:rsidR="00BC3836" w:rsidRPr="00BC3836" w:rsidRDefault="00BC3836" w:rsidP="00BC3836">
      <w:pPr>
        <w:jc w:val="left"/>
        <w:rPr>
          <w:sz w:val="24"/>
          <w:szCs w:val="10"/>
        </w:rPr>
      </w:pPr>
    </w:p>
    <w:p w14:paraId="11FC1C99" w14:textId="77777777" w:rsidR="00BC3836" w:rsidRPr="00BC3836" w:rsidRDefault="00BC3836" w:rsidP="00BC3836">
      <w:pPr>
        <w:jc w:val="left"/>
        <w:rPr>
          <w:sz w:val="24"/>
          <w:szCs w:val="10"/>
        </w:rPr>
      </w:pPr>
      <w:r w:rsidRPr="00BC3836">
        <w:rPr>
          <w:b/>
          <w:bCs/>
          <w:sz w:val="24"/>
          <w:szCs w:val="10"/>
        </w:rPr>
        <w:t>3. In our doubt the goal isn't to </w:t>
      </w:r>
      <w:r w:rsidRPr="00BC3836">
        <w:rPr>
          <w:b/>
          <w:bCs/>
          <w:sz w:val="24"/>
          <w:szCs w:val="10"/>
          <w:u w:val="single"/>
        </w:rPr>
        <w:t>be right</w:t>
      </w:r>
      <w:r w:rsidRPr="00BC3836">
        <w:rPr>
          <w:b/>
          <w:bCs/>
          <w:sz w:val="24"/>
          <w:szCs w:val="10"/>
        </w:rPr>
        <w:t>; our goal is to </w:t>
      </w:r>
      <w:r w:rsidRPr="00BC3836">
        <w:rPr>
          <w:b/>
          <w:bCs/>
          <w:sz w:val="24"/>
          <w:szCs w:val="10"/>
          <w:u w:val="single"/>
        </w:rPr>
        <w:t>be loving</w:t>
      </w:r>
    </w:p>
    <w:p w14:paraId="0FE1E32A" w14:textId="77777777" w:rsidR="00BC3836" w:rsidRPr="00BC3836" w:rsidRDefault="00BC3836" w:rsidP="00BC3836">
      <w:pPr>
        <w:jc w:val="left"/>
        <w:rPr>
          <w:sz w:val="24"/>
          <w:szCs w:val="10"/>
        </w:rPr>
      </w:pPr>
    </w:p>
    <w:p w14:paraId="67D483F8" w14:textId="77777777" w:rsidR="00BC3836" w:rsidRPr="00BC3836" w:rsidRDefault="00BC3836" w:rsidP="00BC3836">
      <w:pPr>
        <w:jc w:val="left"/>
        <w:rPr>
          <w:sz w:val="24"/>
          <w:szCs w:val="10"/>
        </w:rPr>
      </w:pPr>
      <w:r w:rsidRPr="00BC3836">
        <w:rPr>
          <w:sz w:val="24"/>
          <w:szCs w:val="10"/>
        </w:rPr>
        <w:t>Then God said to Jonah, “Is it right for you to be angry because the plant died?” “Yes,” Jonah retorted, “even angry enough to die!” </w:t>
      </w:r>
      <w:r w:rsidRPr="00BC3836">
        <w:rPr>
          <w:sz w:val="24"/>
          <w:szCs w:val="10"/>
          <w:vertAlign w:val="superscript"/>
        </w:rPr>
        <w:t> </w:t>
      </w:r>
      <w:r w:rsidRPr="00BC3836">
        <w:rPr>
          <w:sz w:val="24"/>
          <w:szCs w:val="10"/>
        </w:rPr>
        <w:t>Then the Lord said, “You feel sorry about the plant, though you did nothing to put it there. It came quickly and died quickly. But Nineveh has more than 120,000 people living in spiritual darkness,</w:t>
      </w:r>
      <w:r w:rsidRPr="00BC3836">
        <w:rPr>
          <w:sz w:val="24"/>
          <w:szCs w:val="10"/>
          <w:vertAlign w:val="superscript"/>
        </w:rPr>
        <w:t> </w:t>
      </w:r>
      <w:r w:rsidRPr="00BC3836">
        <w:rPr>
          <w:sz w:val="24"/>
          <w:szCs w:val="10"/>
        </w:rPr>
        <w:t>not to mention all the animals. Shouldn’t I feel sorry for such a great city?” Jonah 4:9-11 (NLT)</w:t>
      </w:r>
    </w:p>
    <w:p w14:paraId="36B8CEB1" w14:textId="77777777" w:rsidR="00BC3836" w:rsidRDefault="00BC3836" w:rsidP="00BC3836">
      <w:pPr>
        <w:jc w:val="left"/>
        <w:rPr>
          <w:sz w:val="24"/>
          <w:szCs w:val="10"/>
        </w:rPr>
      </w:pPr>
      <w:r w:rsidRPr="00BC3836">
        <w:rPr>
          <w:sz w:val="24"/>
          <w:szCs w:val="10"/>
        </w:rPr>
        <w:t>S</w:t>
      </w:r>
    </w:p>
    <w:p w14:paraId="5ED7A665" w14:textId="350FB5A8" w:rsidR="00BC3836" w:rsidRPr="00BC3836" w:rsidRDefault="00BC3836" w:rsidP="00BC3836">
      <w:pPr>
        <w:jc w:val="left"/>
        <w:rPr>
          <w:sz w:val="24"/>
          <w:szCs w:val="10"/>
        </w:rPr>
      </w:pPr>
      <w:r w:rsidRPr="00BC3836">
        <w:rPr>
          <w:sz w:val="24"/>
          <w:szCs w:val="10"/>
        </w:rPr>
        <w:t>ee how the flowers of the field grow. They do not labor or spin. Yet I tell you that not even Solomon in all his splendor was dressed like one of these. If that is how God clothes the grass of the field, which is here today and tomorrow is thrown into the fire, will he not much more clothe you—you of little faith? Matthew 6:28-30</w:t>
      </w:r>
    </w:p>
    <w:p w14:paraId="121760B6" w14:textId="77777777" w:rsidR="00BC3836" w:rsidRPr="00BC3836" w:rsidRDefault="00BC3836" w:rsidP="00BC3836">
      <w:pPr>
        <w:jc w:val="left"/>
        <w:rPr>
          <w:sz w:val="24"/>
          <w:szCs w:val="10"/>
        </w:rPr>
      </w:pPr>
    </w:p>
    <w:p w14:paraId="25E5EECD" w14:textId="77777777" w:rsidR="00BC3836" w:rsidRPr="00BC3836" w:rsidRDefault="00BC3836" w:rsidP="00BC3836">
      <w:pPr>
        <w:jc w:val="left"/>
        <w:rPr>
          <w:sz w:val="24"/>
          <w:szCs w:val="10"/>
        </w:rPr>
      </w:pPr>
      <w:r w:rsidRPr="00BC3836">
        <w:rPr>
          <w:sz w:val="24"/>
          <w:szCs w:val="10"/>
        </w:rPr>
        <w:t>God wanted Jonah to see that he had no right to be angry over Nineveh or the vine because Jonah did not give life to or sustain either of them. </w:t>
      </w:r>
    </w:p>
    <w:p w14:paraId="0106E94C" w14:textId="77777777" w:rsidR="00BC3836" w:rsidRPr="00BC3836" w:rsidRDefault="00BC3836" w:rsidP="00BC3836">
      <w:pPr>
        <w:numPr>
          <w:ilvl w:val="0"/>
          <w:numId w:val="69"/>
        </w:numPr>
        <w:jc w:val="left"/>
        <w:rPr>
          <w:sz w:val="24"/>
          <w:szCs w:val="10"/>
        </w:rPr>
      </w:pPr>
      <w:r w:rsidRPr="00BC3836">
        <w:rPr>
          <w:sz w:val="24"/>
          <w:szCs w:val="10"/>
        </w:rPr>
        <w:t>Nor was he sovereign over them. </w:t>
      </w:r>
    </w:p>
    <w:p w14:paraId="0130AC48" w14:textId="77777777" w:rsidR="00BC3836" w:rsidRPr="00BC3836" w:rsidRDefault="00BC3836" w:rsidP="00BC3836">
      <w:pPr>
        <w:numPr>
          <w:ilvl w:val="0"/>
          <w:numId w:val="69"/>
        </w:numPr>
        <w:jc w:val="left"/>
        <w:rPr>
          <w:sz w:val="24"/>
          <w:szCs w:val="10"/>
        </w:rPr>
      </w:pPr>
      <w:r w:rsidRPr="00BC3836">
        <w:rPr>
          <w:sz w:val="24"/>
          <w:szCs w:val="10"/>
        </w:rPr>
        <w:t>He had no control over the plant’s growth or withering. </w:t>
      </w:r>
    </w:p>
    <w:p w14:paraId="434DE4F4" w14:textId="77777777" w:rsidR="00BC3836" w:rsidRPr="00BC3836" w:rsidRDefault="00BC3836" w:rsidP="00BC3836">
      <w:pPr>
        <w:numPr>
          <w:ilvl w:val="0"/>
          <w:numId w:val="69"/>
        </w:numPr>
        <w:jc w:val="left"/>
        <w:rPr>
          <w:sz w:val="24"/>
          <w:szCs w:val="10"/>
        </w:rPr>
      </w:pPr>
      <w:r w:rsidRPr="00BC3836">
        <w:rPr>
          <w:sz w:val="24"/>
          <w:szCs w:val="10"/>
        </w:rPr>
        <w:t>The vine was quite temporal (it sprang up overnight and died overnight) and was of relatively little value. </w:t>
      </w:r>
    </w:p>
    <w:p w14:paraId="1E553CB8" w14:textId="77777777" w:rsidR="00BC3836" w:rsidRPr="00BC3836" w:rsidRDefault="00BC3836" w:rsidP="00BC3836">
      <w:pPr>
        <w:numPr>
          <w:ilvl w:val="0"/>
          <w:numId w:val="69"/>
        </w:numPr>
        <w:jc w:val="left"/>
        <w:rPr>
          <w:sz w:val="24"/>
          <w:szCs w:val="10"/>
        </w:rPr>
      </w:pPr>
      <w:r w:rsidRPr="00BC3836">
        <w:rPr>
          <w:sz w:val="24"/>
          <w:szCs w:val="10"/>
        </w:rPr>
        <w:t>Yet Jonah grieved over it. </w:t>
      </w:r>
    </w:p>
    <w:p w14:paraId="4707226E" w14:textId="77777777" w:rsidR="00BC3836" w:rsidRPr="00BC3836" w:rsidRDefault="00BC3836" w:rsidP="00BC3836">
      <w:pPr>
        <w:numPr>
          <w:ilvl w:val="0"/>
          <w:numId w:val="69"/>
        </w:numPr>
        <w:jc w:val="left"/>
        <w:rPr>
          <w:sz w:val="24"/>
          <w:szCs w:val="10"/>
        </w:rPr>
      </w:pPr>
      <w:r w:rsidRPr="00BC3836">
        <w:rPr>
          <w:sz w:val="24"/>
          <w:szCs w:val="10"/>
        </w:rPr>
        <w:t>Whereas Jonah had no part in making the plant grow, God had created the Ninevites. </w:t>
      </w:r>
    </w:p>
    <w:p w14:paraId="77C0A9A7" w14:textId="77777777" w:rsidR="00BC3836" w:rsidRPr="00BC3836" w:rsidRDefault="00BC3836" w:rsidP="00BC3836">
      <w:pPr>
        <w:numPr>
          <w:ilvl w:val="0"/>
          <w:numId w:val="69"/>
        </w:numPr>
        <w:jc w:val="left"/>
        <w:rPr>
          <w:sz w:val="24"/>
          <w:szCs w:val="10"/>
        </w:rPr>
      </w:pPr>
      <w:r w:rsidRPr="00BC3836">
        <w:rPr>
          <w:sz w:val="24"/>
          <w:szCs w:val="10"/>
        </w:rPr>
        <w:t>Jonah’s affections were distorted; he cared more for a vine than for human lives. </w:t>
      </w:r>
    </w:p>
    <w:p w14:paraId="353967C0" w14:textId="77777777" w:rsidR="00BC3836" w:rsidRPr="00BC3836" w:rsidRDefault="00BC3836" w:rsidP="00BC3836">
      <w:pPr>
        <w:numPr>
          <w:ilvl w:val="0"/>
          <w:numId w:val="69"/>
        </w:numPr>
        <w:jc w:val="left"/>
        <w:rPr>
          <w:sz w:val="24"/>
          <w:szCs w:val="10"/>
        </w:rPr>
      </w:pPr>
      <w:r w:rsidRPr="00BC3836">
        <w:rPr>
          <w:sz w:val="24"/>
          <w:szCs w:val="10"/>
        </w:rPr>
        <w:t>He cared more for his personal comfort than for the spiritual destiny of thousands of people. </w:t>
      </w:r>
    </w:p>
    <w:p w14:paraId="764E02CB" w14:textId="77777777" w:rsidR="00BC3836" w:rsidRPr="00BC3836" w:rsidRDefault="00BC3836" w:rsidP="00BC3836">
      <w:pPr>
        <w:numPr>
          <w:ilvl w:val="0"/>
          <w:numId w:val="69"/>
        </w:numPr>
        <w:jc w:val="left"/>
        <w:rPr>
          <w:sz w:val="24"/>
          <w:szCs w:val="10"/>
        </w:rPr>
      </w:pPr>
      <w:r w:rsidRPr="00BC3836">
        <w:rPr>
          <w:sz w:val="24"/>
          <w:szCs w:val="10"/>
        </w:rPr>
        <w:t>We can paraphrases the Lord’s response this way: </w:t>
      </w:r>
    </w:p>
    <w:p w14:paraId="29CE21FB" w14:textId="77777777" w:rsidR="00BC3836" w:rsidRPr="00BC3836" w:rsidRDefault="00BC3836" w:rsidP="00BC3836">
      <w:pPr>
        <w:numPr>
          <w:ilvl w:val="0"/>
          <w:numId w:val="69"/>
        </w:numPr>
        <w:jc w:val="left"/>
        <w:rPr>
          <w:sz w:val="24"/>
          <w:szCs w:val="10"/>
        </w:rPr>
      </w:pPr>
      <w:r w:rsidRPr="00BC3836">
        <w:rPr>
          <w:sz w:val="24"/>
          <w:szCs w:val="10"/>
        </w:rPr>
        <w:t>“Let’s analyze this anger of yours, Jonah. </w:t>
      </w:r>
    </w:p>
    <w:p w14:paraId="63FA53F4" w14:textId="77777777" w:rsidR="00BC3836" w:rsidRPr="00BC3836" w:rsidRDefault="00BC3836" w:rsidP="00BC3836">
      <w:pPr>
        <w:numPr>
          <w:ilvl w:val="0"/>
          <w:numId w:val="69"/>
        </w:numPr>
        <w:jc w:val="left"/>
        <w:rPr>
          <w:sz w:val="24"/>
          <w:szCs w:val="10"/>
        </w:rPr>
      </w:pPr>
      <w:r w:rsidRPr="00BC3836">
        <w:rPr>
          <w:sz w:val="24"/>
          <w:szCs w:val="10"/>
        </w:rPr>
        <w:t>It represents your concern over your beloved plant—but what did it really mean to you? </w:t>
      </w:r>
    </w:p>
    <w:p w14:paraId="15739335" w14:textId="77777777" w:rsidR="00BC3836" w:rsidRPr="00BC3836" w:rsidRDefault="00BC3836" w:rsidP="00BC3836">
      <w:pPr>
        <w:numPr>
          <w:ilvl w:val="0"/>
          <w:numId w:val="69"/>
        </w:numPr>
        <w:jc w:val="left"/>
        <w:rPr>
          <w:sz w:val="24"/>
          <w:szCs w:val="10"/>
        </w:rPr>
      </w:pPr>
      <w:r w:rsidRPr="00BC3836">
        <w:rPr>
          <w:sz w:val="24"/>
          <w:szCs w:val="10"/>
        </w:rPr>
        <w:t>Your attachment to it couldn’t be very deep, for it was here one day and gone the next. </w:t>
      </w:r>
    </w:p>
    <w:p w14:paraId="0DE30A62" w14:textId="77777777" w:rsidR="00BC3836" w:rsidRPr="00BC3836" w:rsidRDefault="00BC3836" w:rsidP="00BC3836">
      <w:pPr>
        <w:numPr>
          <w:ilvl w:val="0"/>
          <w:numId w:val="69"/>
        </w:numPr>
        <w:jc w:val="left"/>
        <w:rPr>
          <w:sz w:val="24"/>
          <w:szCs w:val="10"/>
        </w:rPr>
      </w:pPr>
      <w:r w:rsidRPr="00BC3836">
        <w:rPr>
          <w:sz w:val="24"/>
          <w:szCs w:val="10"/>
        </w:rPr>
        <w:t>Your concern was dictated by self-interest, not by genuine love. </w:t>
      </w:r>
    </w:p>
    <w:p w14:paraId="5A1218EF" w14:textId="77777777" w:rsidR="00BC3836" w:rsidRPr="00BC3836" w:rsidRDefault="00BC3836" w:rsidP="00BC3836">
      <w:pPr>
        <w:numPr>
          <w:ilvl w:val="0"/>
          <w:numId w:val="69"/>
        </w:numPr>
        <w:jc w:val="left"/>
        <w:rPr>
          <w:sz w:val="24"/>
          <w:szCs w:val="10"/>
        </w:rPr>
      </w:pPr>
      <w:r w:rsidRPr="00BC3836">
        <w:rPr>
          <w:sz w:val="24"/>
          <w:szCs w:val="10"/>
        </w:rPr>
        <w:t>You never had the devotion of a gardener. </w:t>
      </w:r>
    </w:p>
    <w:p w14:paraId="03535FAC" w14:textId="77777777" w:rsidR="00BC3836" w:rsidRPr="00BC3836" w:rsidRDefault="00BC3836" w:rsidP="00BC3836">
      <w:pPr>
        <w:numPr>
          <w:ilvl w:val="0"/>
          <w:numId w:val="69"/>
        </w:numPr>
        <w:jc w:val="left"/>
        <w:rPr>
          <w:sz w:val="24"/>
          <w:szCs w:val="10"/>
        </w:rPr>
      </w:pPr>
      <w:r w:rsidRPr="00BC3836">
        <w:rPr>
          <w:sz w:val="24"/>
          <w:szCs w:val="10"/>
        </w:rPr>
        <w:t>If you feel as bad as you do, what would you expect a gardener to feel like, who tended a plant and watched it grow only to see it wither and die? </w:t>
      </w:r>
    </w:p>
    <w:p w14:paraId="3089EA9B" w14:textId="77777777" w:rsidR="00BC3836" w:rsidRPr="00BC3836" w:rsidRDefault="00BC3836" w:rsidP="00BC3836">
      <w:pPr>
        <w:numPr>
          <w:ilvl w:val="0"/>
          <w:numId w:val="69"/>
        </w:numPr>
        <w:jc w:val="left"/>
        <w:rPr>
          <w:sz w:val="24"/>
          <w:szCs w:val="10"/>
        </w:rPr>
      </w:pPr>
      <w:r w:rsidRPr="00BC3836">
        <w:rPr>
          <w:sz w:val="24"/>
          <w:szCs w:val="10"/>
        </w:rPr>
        <w:t>This is how I feel about Nineveh, only much more so. </w:t>
      </w:r>
    </w:p>
    <w:p w14:paraId="35F9FABA" w14:textId="77777777" w:rsidR="00BC3836" w:rsidRPr="00BC3836" w:rsidRDefault="00BC3836" w:rsidP="00BC3836">
      <w:pPr>
        <w:numPr>
          <w:ilvl w:val="0"/>
          <w:numId w:val="69"/>
        </w:numPr>
        <w:jc w:val="left"/>
        <w:rPr>
          <w:sz w:val="24"/>
          <w:szCs w:val="10"/>
        </w:rPr>
      </w:pPr>
      <w:r w:rsidRPr="00BC3836">
        <w:rPr>
          <w:sz w:val="24"/>
          <w:szCs w:val="10"/>
        </w:rPr>
        <w:t>All those people, all those animals—I made them; </w:t>
      </w:r>
    </w:p>
    <w:p w14:paraId="521487D0" w14:textId="77777777" w:rsidR="00BC3836" w:rsidRPr="00BC3836" w:rsidRDefault="00BC3836" w:rsidP="00BC3836">
      <w:pPr>
        <w:numPr>
          <w:ilvl w:val="0"/>
          <w:numId w:val="69"/>
        </w:numPr>
        <w:jc w:val="left"/>
        <w:rPr>
          <w:sz w:val="24"/>
          <w:szCs w:val="10"/>
        </w:rPr>
      </w:pPr>
      <w:r w:rsidRPr="00BC3836">
        <w:rPr>
          <w:sz w:val="24"/>
          <w:szCs w:val="10"/>
        </w:rPr>
        <w:t>I have cherished them all these years. </w:t>
      </w:r>
    </w:p>
    <w:p w14:paraId="78AB1305" w14:textId="77777777" w:rsidR="00BC3836" w:rsidRPr="00BC3836" w:rsidRDefault="00BC3836" w:rsidP="00BC3836">
      <w:pPr>
        <w:numPr>
          <w:ilvl w:val="0"/>
          <w:numId w:val="69"/>
        </w:numPr>
        <w:jc w:val="left"/>
        <w:rPr>
          <w:sz w:val="24"/>
          <w:szCs w:val="10"/>
        </w:rPr>
      </w:pPr>
      <w:r w:rsidRPr="00BC3836">
        <w:rPr>
          <w:sz w:val="24"/>
          <w:szCs w:val="10"/>
        </w:rPr>
        <w:t>Nineveh has cost Me no end of effort, and it means the world to Me. </w:t>
      </w:r>
    </w:p>
    <w:p w14:paraId="5605AC90" w14:textId="77777777" w:rsidR="00BC3836" w:rsidRPr="00BC3836" w:rsidRDefault="00BC3836" w:rsidP="00BC3836">
      <w:pPr>
        <w:numPr>
          <w:ilvl w:val="0"/>
          <w:numId w:val="69"/>
        </w:numPr>
        <w:jc w:val="left"/>
        <w:rPr>
          <w:sz w:val="24"/>
          <w:szCs w:val="10"/>
        </w:rPr>
      </w:pPr>
      <w:r w:rsidRPr="00BC3836">
        <w:rPr>
          <w:sz w:val="24"/>
          <w:szCs w:val="10"/>
        </w:rPr>
        <w:t>Your pain is nothing compared to Mine when I contemplate their destruction” </w:t>
      </w:r>
    </w:p>
    <w:p w14:paraId="65E1C203" w14:textId="77777777" w:rsidR="00BC3836" w:rsidRDefault="00BC3836" w:rsidP="00BC3836">
      <w:pPr>
        <w:jc w:val="left"/>
        <w:rPr>
          <w:sz w:val="24"/>
          <w:szCs w:val="10"/>
        </w:rPr>
      </w:pPr>
    </w:p>
    <w:p w14:paraId="32B9F2FF" w14:textId="6ADE1BEA" w:rsidR="00BC3836" w:rsidRPr="00BC3836" w:rsidRDefault="00BC3836" w:rsidP="00BC3836">
      <w:pPr>
        <w:jc w:val="left"/>
        <w:rPr>
          <w:sz w:val="24"/>
          <w:szCs w:val="10"/>
        </w:rPr>
      </w:pPr>
      <w:r w:rsidRPr="00BC3836">
        <w:rPr>
          <w:sz w:val="24"/>
          <w:szCs w:val="10"/>
        </w:rPr>
        <w:t>In our doubts we are trying to answer questions, understand unfair situations, and resolve hurts we can't understand.</w:t>
      </w:r>
    </w:p>
    <w:p w14:paraId="22ABDC95" w14:textId="77777777" w:rsidR="00BC3836" w:rsidRPr="00BC3836" w:rsidRDefault="00BC3836" w:rsidP="00BC3836">
      <w:pPr>
        <w:numPr>
          <w:ilvl w:val="0"/>
          <w:numId w:val="70"/>
        </w:numPr>
        <w:jc w:val="left"/>
        <w:rPr>
          <w:sz w:val="24"/>
          <w:szCs w:val="10"/>
        </w:rPr>
      </w:pPr>
      <w:r w:rsidRPr="00BC3836">
        <w:rPr>
          <w:sz w:val="24"/>
          <w:szCs w:val="10"/>
        </w:rPr>
        <w:t>its in our nature to have things make sense</w:t>
      </w:r>
    </w:p>
    <w:p w14:paraId="3639FF98" w14:textId="77777777" w:rsidR="00BC3836" w:rsidRPr="00BC3836" w:rsidRDefault="00BC3836" w:rsidP="00BC3836">
      <w:pPr>
        <w:numPr>
          <w:ilvl w:val="0"/>
          <w:numId w:val="70"/>
        </w:numPr>
        <w:jc w:val="left"/>
        <w:rPr>
          <w:sz w:val="24"/>
          <w:szCs w:val="10"/>
        </w:rPr>
      </w:pPr>
      <w:r w:rsidRPr="00BC3836">
        <w:rPr>
          <w:sz w:val="24"/>
          <w:szCs w:val="10"/>
        </w:rPr>
        <w:t>God reminds us that we don't know everything and can't know everything</w:t>
      </w:r>
    </w:p>
    <w:p w14:paraId="6A0F3E49" w14:textId="77777777" w:rsidR="00BC3836" w:rsidRPr="00BC3836" w:rsidRDefault="00BC3836" w:rsidP="00BC3836">
      <w:pPr>
        <w:numPr>
          <w:ilvl w:val="0"/>
          <w:numId w:val="70"/>
        </w:numPr>
        <w:jc w:val="left"/>
        <w:rPr>
          <w:sz w:val="24"/>
          <w:szCs w:val="10"/>
        </w:rPr>
      </w:pPr>
      <w:r w:rsidRPr="00BC3836">
        <w:rPr>
          <w:sz w:val="24"/>
          <w:szCs w:val="10"/>
        </w:rPr>
        <w:t>but we always have the choice to be loving</w:t>
      </w:r>
    </w:p>
    <w:p w14:paraId="65D56F14" w14:textId="77777777" w:rsidR="00BC3836" w:rsidRPr="00BC3836" w:rsidRDefault="00BC3836" w:rsidP="00BC3836">
      <w:pPr>
        <w:numPr>
          <w:ilvl w:val="0"/>
          <w:numId w:val="70"/>
        </w:numPr>
        <w:jc w:val="left"/>
        <w:rPr>
          <w:sz w:val="24"/>
          <w:szCs w:val="10"/>
        </w:rPr>
      </w:pPr>
      <w:r w:rsidRPr="00BC3836">
        <w:rPr>
          <w:sz w:val="24"/>
          <w:szCs w:val="10"/>
        </w:rPr>
        <w:t>As the book concludes, Jonah was angry, depressed, hot, and faint. </w:t>
      </w:r>
    </w:p>
    <w:p w14:paraId="48133612" w14:textId="77777777" w:rsidR="00BC3836" w:rsidRPr="00BC3836" w:rsidRDefault="00BC3836" w:rsidP="00BC3836">
      <w:pPr>
        <w:numPr>
          <w:ilvl w:val="0"/>
          <w:numId w:val="70"/>
        </w:numPr>
        <w:jc w:val="left"/>
        <w:rPr>
          <w:sz w:val="24"/>
          <w:szCs w:val="10"/>
        </w:rPr>
      </w:pPr>
      <w:r w:rsidRPr="00BC3836">
        <w:rPr>
          <w:sz w:val="24"/>
          <w:szCs w:val="10"/>
        </w:rPr>
        <w:t>And he was left to contemplate God’s words about his own lack of compassion and God’s depth of compassion. </w:t>
      </w:r>
    </w:p>
    <w:p w14:paraId="240E2848" w14:textId="77777777" w:rsidR="00BC3836" w:rsidRPr="00BC3836" w:rsidRDefault="00BC3836" w:rsidP="00BC3836">
      <w:pPr>
        <w:numPr>
          <w:ilvl w:val="0"/>
          <w:numId w:val="70"/>
        </w:numPr>
        <w:jc w:val="left"/>
        <w:rPr>
          <w:sz w:val="24"/>
          <w:szCs w:val="10"/>
        </w:rPr>
      </w:pPr>
      <w:r w:rsidRPr="00BC3836">
        <w:rPr>
          <w:sz w:val="24"/>
          <w:szCs w:val="10"/>
        </w:rPr>
        <w:t>The Lord had made His points: </w:t>
      </w:r>
    </w:p>
    <w:p w14:paraId="4E2C2088" w14:textId="77777777" w:rsidR="00BC3836" w:rsidRPr="00BC3836" w:rsidRDefault="00BC3836" w:rsidP="00BC3836">
      <w:pPr>
        <w:numPr>
          <w:ilvl w:val="0"/>
          <w:numId w:val="70"/>
        </w:numPr>
        <w:jc w:val="left"/>
        <w:rPr>
          <w:sz w:val="24"/>
          <w:szCs w:val="10"/>
        </w:rPr>
      </w:pPr>
      <w:r w:rsidRPr="00BC3836">
        <w:rPr>
          <w:sz w:val="24"/>
          <w:szCs w:val="10"/>
        </w:rPr>
        <w:t>(a) He is gracious toward all people; </w:t>
      </w:r>
    </w:p>
    <w:p w14:paraId="0DE8DB19" w14:textId="77777777" w:rsidR="00BC3836" w:rsidRPr="00BC3836" w:rsidRDefault="00BC3836" w:rsidP="00BC3836">
      <w:pPr>
        <w:numPr>
          <w:ilvl w:val="0"/>
          <w:numId w:val="70"/>
        </w:numPr>
        <w:jc w:val="left"/>
        <w:rPr>
          <w:sz w:val="24"/>
          <w:szCs w:val="10"/>
        </w:rPr>
      </w:pPr>
      <w:r w:rsidRPr="00BC3836">
        <w:rPr>
          <w:sz w:val="24"/>
          <w:szCs w:val="10"/>
        </w:rPr>
        <w:t>(b) He is sovereign; </w:t>
      </w:r>
    </w:p>
    <w:p w14:paraId="392A11D1" w14:textId="77777777" w:rsidR="00BC3836" w:rsidRPr="00BC3836" w:rsidRDefault="00BC3836" w:rsidP="00BC3836">
      <w:pPr>
        <w:numPr>
          <w:ilvl w:val="0"/>
          <w:numId w:val="70"/>
        </w:numPr>
        <w:jc w:val="left"/>
        <w:rPr>
          <w:sz w:val="24"/>
          <w:szCs w:val="10"/>
        </w:rPr>
      </w:pPr>
      <w:r w:rsidRPr="00BC3836">
        <w:rPr>
          <w:sz w:val="24"/>
          <w:szCs w:val="10"/>
        </w:rPr>
        <w:t>(c) He punishes rebellion; and </w:t>
      </w:r>
    </w:p>
    <w:p w14:paraId="1DFA608F" w14:textId="77777777" w:rsidR="00BC3836" w:rsidRPr="00BC3836" w:rsidRDefault="00BC3836" w:rsidP="00BC3836">
      <w:pPr>
        <w:numPr>
          <w:ilvl w:val="0"/>
          <w:numId w:val="70"/>
        </w:numPr>
        <w:jc w:val="left"/>
        <w:rPr>
          <w:sz w:val="24"/>
          <w:szCs w:val="10"/>
        </w:rPr>
      </w:pPr>
      <w:r w:rsidRPr="00BC3836">
        <w:rPr>
          <w:sz w:val="24"/>
          <w:szCs w:val="10"/>
        </w:rPr>
        <w:lastRenderedPageBreak/>
        <w:t>(d) He wants His own people to obey Him, to be rid of religious sham, and to place no limits on His universal love and grace.</w:t>
      </w:r>
    </w:p>
    <w:p w14:paraId="0873A307" w14:textId="77777777" w:rsidR="00BC3836" w:rsidRDefault="00BC3836" w:rsidP="00D91AC8">
      <w:pPr>
        <w:jc w:val="left"/>
        <w:rPr>
          <w:sz w:val="24"/>
          <w:szCs w:val="10"/>
        </w:rPr>
      </w:pPr>
    </w:p>
    <w:p w14:paraId="708422E9" w14:textId="0C7A4AFE" w:rsidR="000B3059" w:rsidRPr="000B3059" w:rsidRDefault="000B3059" w:rsidP="000B3059">
      <w:pPr>
        <w:jc w:val="left"/>
        <w:rPr>
          <w:b/>
          <w:bCs/>
          <w:sz w:val="24"/>
          <w:szCs w:val="10"/>
        </w:rPr>
      </w:pPr>
      <w:r>
        <w:rPr>
          <w:b/>
          <w:bCs/>
          <w:sz w:val="24"/>
          <w:szCs w:val="10"/>
        </w:rPr>
        <w:t xml:space="preserve">F. </w:t>
      </w:r>
      <w:r w:rsidRPr="000B3059">
        <w:rPr>
          <w:b/>
          <w:bCs/>
          <w:sz w:val="24"/>
          <w:szCs w:val="10"/>
        </w:rPr>
        <w:t>HOW CAN WE ALL LIVE THIS OUT TOGETHER?</w:t>
      </w:r>
    </w:p>
    <w:p w14:paraId="2CC8B4F2" w14:textId="77777777" w:rsidR="000B3059" w:rsidRDefault="000B3059" w:rsidP="000B3059">
      <w:pPr>
        <w:jc w:val="left"/>
        <w:rPr>
          <w:sz w:val="24"/>
          <w:szCs w:val="10"/>
        </w:rPr>
      </w:pPr>
    </w:p>
    <w:p w14:paraId="183C3F28" w14:textId="3AA6D1BB" w:rsidR="000B3059" w:rsidRPr="000B3059" w:rsidRDefault="000B3059" w:rsidP="000B3059">
      <w:pPr>
        <w:jc w:val="left"/>
        <w:rPr>
          <w:sz w:val="24"/>
          <w:szCs w:val="10"/>
        </w:rPr>
      </w:pPr>
      <w:r w:rsidRPr="000B3059">
        <w:rPr>
          <w:sz w:val="24"/>
          <w:szCs w:val="10"/>
        </w:rPr>
        <w:t>Faith is not the absence of doubt. </w:t>
      </w:r>
    </w:p>
    <w:p w14:paraId="5A4F9468" w14:textId="77777777" w:rsidR="000B3059" w:rsidRPr="000B3059" w:rsidRDefault="000B3059" w:rsidP="000B3059">
      <w:pPr>
        <w:numPr>
          <w:ilvl w:val="0"/>
          <w:numId w:val="71"/>
        </w:numPr>
        <w:jc w:val="left"/>
        <w:rPr>
          <w:sz w:val="24"/>
          <w:szCs w:val="10"/>
        </w:rPr>
      </w:pPr>
      <w:r w:rsidRPr="000B3059">
        <w:rPr>
          <w:sz w:val="24"/>
          <w:szCs w:val="10"/>
        </w:rPr>
        <w:t>But faith is the means to push through doubt. </w:t>
      </w:r>
    </w:p>
    <w:p w14:paraId="39FD406F" w14:textId="77777777" w:rsidR="000B3059" w:rsidRPr="000B3059" w:rsidRDefault="000B3059" w:rsidP="000B3059">
      <w:pPr>
        <w:numPr>
          <w:ilvl w:val="0"/>
          <w:numId w:val="71"/>
        </w:numPr>
        <w:jc w:val="left"/>
        <w:rPr>
          <w:sz w:val="24"/>
          <w:szCs w:val="10"/>
        </w:rPr>
      </w:pPr>
      <w:r w:rsidRPr="000B3059">
        <w:rPr>
          <w:sz w:val="24"/>
          <w:szCs w:val="10"/>
        </w:rPr>
        <w:t>And scripture says in Psalm 23, that even though I walk through the valley of the shadow of death, I will fear no evil for you are with me. </w:t>
      </w:r>
    </w:p>
    <w:p w14:paraId="439DB652" w14:textId="77777777" w:rsidR="000B3059" w:rsidRPr="000B3059" w:rsidRDefault="000B3059" w:rsidP="000B3059">
      <w:pPr>
        <w:numPr>
          <w:ilvl w:val="0"/>
          <w:numId w:val="71"/>
        </w:numPr>
        <w:jc w:val="left"/>
        <w:rPr>
          <w:sz w:val="24"/>
          <w:szCs w:val="10"/>
        </w:rPr>
      </w:pPr>
      <w:r w:rsidRPr="000B3059">
        <w:rPr>
          <w:sz w:val="24"/>
          <w:szCs w:val="10"/>
        </w:rPr>
        <w:t>When you're in a valley, what do you do? </w:t>
      </w:r>
    </w:p>
    <w:p w14:paraId="14683305" w14:textId="77777777" w:rsidR="000B3059" w:rsidRPr="000B3059" w:rsidRDefault="000B3059" w:rsidP="000B3059">
      <w:pPr>
        <w:numPr>
          <w:ilvl w:val="0"/>
          <w:numId w:val="71"/>
        </w:numPr>
        <w:jc w:val="left"/>
        <w:rPr>
          <w:sz w:val="24"/>
          <w:szCs w:val="10"/>
        </w:rPr>
      </w:pPr>
      <w:r w:rsidRPr="000B3059">
        <w:rPr>
          <w:sz w:val="24"/>
          <w:szCs w:val="10"/>
        </w:rPr>
        <w:t>You get through it. You keep walking. </w:t>
      </w:r>
    </w:p>
    <w:p w14:paraId="7C7A0860" w14:textId="77777777" w:rsidR="000B3059" w:rsidRPr="000B3059" w:rsidRDefault="000B3059" w:rsidP="000B3059">
      <w:pPr>
        <w:numPr>
          <w:ilvl w:val="0"/>
          <w:numId w:val="71"/>
        </w:numPr>
        <w:jc w:val="left"/>
        <w:rPr>
          <w:sz w:val="24"/>
          <w:szCs w:val="10"/>
        </w:rPr>
      </w:pPr>
      <w:r w:rsidRPr="000B3059">
        <w:rPr>
          <w:sz w:val="24"/>
          <w:szCs w:val="10"/>
        </w:rPr>
        <w:t>You get through the valley. You don't stay in the valley. </w:t>
      </w:r>
    </w:p>
    <w:p w14:paraId="70A0489A" w14:textId="77777777" w:rsidR="000B3059" w:rsidRPr="000B3059" w:rsidRDefault="000B3059" w:rsidP="000B3059">
      <w:pPr>
        <w:numPr>
          <w:ilvl w:val="0"/>
          <w:numId w:val="71"/>
        </w:numPr>
        <w:jc w:val="left"/>
        <w:rPr>
          <w:sz w:val="24"/>
          <w:szCs w:val="10"/>
        </w:rPr>
      </w:pPr>
      <w:r w:rsidRPr="000B3059">
        <w:rPr>
          <w:sz w:val="24"/>
          <w:szCs w:val="10"/>
        </w:rPr>
        <w:t>Maybe you're not in the valley of the shadow of death. You're in the valley of the shadow of doubt. </w:t>
      </w:r>
    </w:p>
    <w:p w14:paraId="500E345B" w14:textId="77777777" w:rsidR="000B3059" w:rsidRPr="000B3059" w:rsidRDefault="000B3059" w:rsidP="000B3059">
      <w:pPr>
        <w:numPr>
          <w:ilvl w:val="0"/>
          <w:numId w:val="71"/>
        </w:numPr>
        <w:jc w:val="left"/>
        <w:rPr>
          <w:sz w:val="24"/>
          <w:szCs w:val="10"/>
        </w:rPr>
      </w:pPr>
      <w:r w:rsidRPr="000B3059">
        <w:rPr>
          <w:sz w:val="24"/>
          <w:szCs w:val="10"/>
        </w:rPr>
        <w:t>And if you're in the valley of the shadow of doubt, you don't stay in doubt. </w:t>
      </w:r>
    </w:p>
    <w:p w14:paraId="4BFB5D00" w14:textId="77777777" w:rsidR="000B3059" w:rsidRPr="000B3059" w:rsidRDefault="000B3059" w:rsidP="000B3059">
      <w:pPr>
        <w:numPr>
          <w:ilvl w:val="0"/>
          <w:numId w:val="71"/>
        </w:numPr>
        <w:jc w:val="left"/>
        <w:rPr>
          <w:sz w:val="24"/>
          <w:szCs w:val="10"/>
        </w:rPr>
      </w:pPr>
      <w:r w:rsidRPr="000B3059">
        <w:rPr>
          <w:sz w:val="24"/>
          <w:szCs w:val="10"/>
        </w:rPr>
        <w:t>Don't let doubt be your dead end. </w:t>
      </w:r>
    </w:p>
    <w:p w14:paraId="052BAFF5" w14:textId="77777777" w:rsidR="000B3059" w:rsidRPr="000B3059" w:rsidRDefault="000B3059" w:rsidP="000B3059">
      <w:pPr>
        <w:numPr>
          <w:ilvl w:val="0"/>
          <w:numId w:val="71"/>
        </w:numPr>
        <w:jc w:val="left"/>
        <w:rPr>
          <w:sz w:val="24"/>
          <w:szCs w:val="10"/>
        </w:rPr>
      </w:pPr>
      <w:r w:rsidRPr="000B3059">
        <w:rPr>
          <w:sz w:val="24"/>
          <w:szCs w:val="10"/>
        </w:rPr>
        <w:t>If you're in the valley of the shadow of doubt, you just keep on walking. </w:t>
      </w:r>
    </w:p>
    <w:p w14:paraId="7809ED24" w14:textId="77777777" w:rsidR="000B3059" w:rsidRPr="000B3059" w:rsidRDefault="000B3059" w:rsidP="000B3059">
      <w:pPr>
        <w:numPr>
          <w:ilvl w:val="0"/>
          <w:numId w:val="71"/>
        </w:numPr>
        <w:jc w:val="left"/>
        <w:rPr>
          <w:sz w:val="24"/>
          <w:szCs w:val="10"/>
        </w:rPr>
      </w:pPr>
      <w:r w:rsidRPr="000B3059">
        <w:rPr>
          <w:sz w:val="24"/>
          <w:szCs w:val="10"/>
        </w:rPr>
        <w:t>You just keep showing back up. </w:t>
      </w:r>
    </w:p>
    <w:p w14:paraId="187A6FB1" w14:textId="77777777" w:rsidR="004E5916" w:rsidRDefault="000B3059" w:rsidP="000B3059">
      <w:pPr>
        <w:numPr>
          <w:ilvl w:val="0"/>
          <w:numId w:val="71"/>
        </w:numPr>
        <w:jc w:val="left"/>
        <w:rPr>
          <w:sz w:val="24"/>
          <w:szCs w:val="10"/>
        </w:rPr>
      </w:pPr>
      <w:r w:rsidRPr="000B3059">
        <w:rPr>
          <w:sz w:val="24"/>
          <w:szCs w:val="10"/>
        </w:rPr>
        <w:t>You just keep asking questions and trying to trust God.</w:t>
      </w:r>
    </w:p>
    <w:p w14:paraId="2FDB858D" w14:textId="5D4657F2" w:rsidR="000B3059" w:rsidRPr="000B3059" w:rsidRDefault="00000000" w:rsidP="004E5916">
      <w:pPr>
        <w:jc w:val="left"/>
        <w:rPr>
          <w:sz w:val="24"/>
          <w:szCs w:val="10"/>
        </w:rPr>
      </w:pPr>
      <w:r>
        <w:rPr>
          <w:i/>
          <w:iCs/>
          <w:sz w:val="20"/>
          <w:szCs w:val="20"/>
        </w:rPr>
        <w:pict w14:anchorId="33EB19B7">
          <v:rect id="_x0000_i1028" style="width:0;height:1.5pt" o:hralign="center" o:hrstd="t" o:hr="t" fillcolor="#a0a0a0" stroked="f"/>
        </w:pict>
      </w:r>
    </w:p>
    <w:p w14:paraId="19D2E6B3" w14:textId="77777777" w:rsidR="004E5916" w:rsidRDefault="004E5916" w:rsidP="004E5916">
      <w:pPr>
        <w:jc w:val="both"/>
        <w:rPr>
          <w:sz w:val="24"/>
          <w:szCs w:val="10"/>
        </w:rPr>
      </w:pPr>
    </w:p>
    <w:p w14:paraId="62293C0E" w14:textId="77777777" w:rsidR="004E5916" w:rsidRDefault="004E5916" w:rsidP="004E5916">
      <w:pPr>
        <w:jc w:val="left"/>
        <w:rPr>
          <w:sz w:val="24"/>
          <w:szCs w:val="10"/>
        </w:rPr>
      </w:pPr>
    </w:p>
    <w:p w14:paraId="62F1DE51" w14:textId="014D6331" w:rsidR="004E5916" w:rsidRPr="00DF705C" w:rsidRDefault="004E5916" w:rsidP="004E5916">
      <w:pPr>
        <w:pBdr>
          <w:top w:val="single" w:sz="12" w:space="1" w:color="4472C4" w:themeColor="accent1"/>
          <w:left w:val="single" w:sz="12" w:space="4" w:color="4472C4" w:themeColor="accent1"/>
          <w:bottom w:val="single" w:sz="12" w:space="1" w:color="4472C4" w:themeColor="accent1"/>
          <w:right w:val="single" w:sz="12" w:space="4" w:color="4472C4" w:themeColor="accent1"/>
        </w:pBdr>
        <w:jc w:val="left"/>
        <w:rPr>
          <w:b/>
          <w:bCs/>
          <w:sz w:val="24"/>
          <w:szCs w:val="10"/>
        </w:rPr>
      </w:pPr>
      <w:r w:rsidRPr="00DF705C">
        <w:rPr>
          <w:b/>
          <w:bCs/>
          <w:sz w:val="24"/>
          <w:szCs w:val="10"/>
        </w:rPr>
        <w:t xml:space="preserve">Music Options for Jonah </w:t>
      </w:r>
      <w:r>
        <w:rPr>
          <w:b/>
          <w:bCs/>
          <w:sz w:val="24"/>
          <w:szCs w:val="10"/>
        </w:rPr>
        <w:t>4</w:t>
      </w:r>
    </w:p>
    <w:p w14:paraId="73EAC594" w14:textId="77777777" w:rsidR="004E5916" w:rsidRDefault="004E5916" w:rsidP="004E5916">
      <w:pPr>
        <w:jc w:val="left"/>
        <w:rPr>
          <w:sz w:val="24"/>
          <w:szCs w:val="10"/>
        </w:rPr>
      </w:pPr>
    </w:p>
    <w:p w14:paraId="7A8FF0C4" w14:textId="77777777" w:rsidR="004E5916" w:rsidRPr="004E5916" w:rsidRDefault="004E5916" w:rsidP="004E5916">
      <w:pPr>
        <w:spacing w:line="276" w:lineRule="auto"/>
        <w:jc w:val="both"/>
        <w:rPr>
          <w:sz w:val="24"/>
          <w:szCs w:val="10"/>
        </w:rPr>
      </w:pPr>
      <w:r w:rsidRPr="004E5916">
        <w:rPr>
          <w:sz w:val="24"/>
          <w:szCs w:val="10"/>
        </w:rPr>
        <w:t>Jonah 4 (Faith and Second-Guessing; Doubt)</w:t>
      </w:r>
    </w:p>
    <w:p w14:paraId="7F14983E" w14:textId="77777777" w:rsidR="004E5916" w:rsidRPr="004E5916" w:rsidRDefault="004E5916" w:rsidP="004E5916">
      <w:pPr>
        <w:spacing w:line="276" w:lineRule="auto"/>
        <w:jc w:val="both"/>
        <w:rPr>
          <w:sz w:val="24"/>
          <w:szCs w:val="10"/>
        </w:rPr>
      </w:pPr>
      <w:r w:rsidRPr="004E5916">
        <w:rPr>
          <w:i/>
          <w:iCs/>
          <w:sz w:val="24"/>
          <w:szCs w:val="10"/>
        </w:rPr>
        <w:t>O Worship the King</w:t>
      </w:r>
      <w:r w:rsidRPr="004E5916">
        <w:rPr>
          <w:sz w:val="24"/>
          <w:szCs w:val="10"/>
        </w:rPr>
        <w:t xml:space="preserve"> by Robert Grant (SB 52)</w:t>
      </w:r>
    </w:p>
    <w:p w14:paraId="54218B44" w14:textId="77777777" w:rsidR="004E5916" w:rsidRPr="004E5916" w:rsidRDefault="004E5916" w:rsidP="004E5916">
      <w:pPr>
        <w:spacing w:line="276" w:lineRule="auto"/>
        <w:jc w:val="both"/>
        <w:rPr>
          <w:sz w:val="24"/>
          <w:szCs w:val="10"/>
        </w:rPr>
      </w:pPr>
      <w:r w:rsidRPr="004E5916">
        <w:rPr>
          <w:i/>
          <w:iCs/>
          <w:sz w:val="24"/>
          <w:szCs w:val="10"/>
        </w:rPr>
        <w:t>Forever</w:t>
      </w:r>
      <w:r w:rsidRPr="004E5916">
        <w:rPr>
          <w:sz w:val="24"/>
          <w:szCs w:val="10"/>
        </w:rPr>
        <w:t xml:space="preserve"> by Chris Tomlin (SB 363)</w:t>
      </w:r>
    </w:p>
    <w:p w14:paraId="25E89C93" w14:textId="0CC86CBE" w:rsidR="004E5916" w:rsidRPr="004E5916" w:rsidRDefault="004E5916" w:rsidP="004E5916">
      <w:pPr>
        <w:spacing w:line="276" w:lineRule="auto"/>
        <w:jc w:val="both"/>
        <w:rPr>
          <w:sz w:val="24"/>
          <w:szCs w:val="10"/>
        </w:rPr>
      </w:pPr>
      <w:r w:rsidRPr="004E5916">
        <w:rPr>
          <w:i/>
          <w:iCs/>
          <w:sz w:val="24"/>
          <w:szCs w:val="10"/>
        </w:rPr>
        <w:t>Lord I Need You</w:t>
      </w:r>
      <w:r w:rsidRPr="004E5916">
        <w:rPr>
          <w:sz w:val="24"/>
          <w:szCs w:val="10"/>
        </w:rPr>
        <w:t xml:space="preserve"> </w:t>
      </w:r>
      <w:r>
        <w:rPr>
          <w:sz w:val="24"/>
          <w:szCs w:val="10"/>
        </w:rPr>
        <w:t xml:space="preserve">by </w:t>
      </w:r>
      <w:r w:rsidRPr="004E5916">
        <w:rPr>
          <w:sz w:val="24"/>
          <w:szCs w:val="10"/>
        </w:rPr>
        <w:t>Christy Nockels, Daniel Carson, Jesse Reeves, Kristian Stanfill, Matt Maher (SongSelect)</w:t>
      </w:r>
    </w:p>
    <w:p w14:paraId="67CB8A51" w14:textId="7940D138" w:rsidR="004E5916" w:rsidRPr="004E5916" w:rsidRDefault="004E5916" w:rsidP="004E5916">
      <w:pPr>
        <w:spacing w:line="276" w:lineRule="auto"/>
        <w:jc w:val="both"/>
        <w:rPr>
          <w:sz w:val="24"/>
          <w:szCs w:val="10"/>
        </w:rPr>
      </w:pPr>
      <w:r w:rsidRPr="004E5916">
        <w:rPr>
          <w:i/>
          <w:iCs/>
          <w:sz w:val="24"/>
          <w:szCs w:val="10"/>
        </w:rPr>
        <w:t>Everlasting God</w:t>
      </w:r>
      <w:r w:rsidRPr="004E5916">
        <w:rPr>
          <w:sz w:val="24"/>
          <w:szCs w:val="10"/>
        </w:rPr>
        <w:t xml:space="preserve"> </w:t>
      </w:r>
      <w:r>
        <w:rPr>
          <w:sz w:val="24"/>
          <w:szCs w:val="10"/>
        </w:rPr>
        <w:t xml:space="preserve">by </w:t>
      </w:r>
      <w:r w:rsidRPr="004E5916">
        <w:rPr>
          <w:sz w:val="24"/>
          <w:szCs w:val="10"/>
        </w:rPr>
        <w:t>Brenton Brown, Ken Riley (SongSelect)</w:t>
      </w:r>
    </w:p>
    <w:p w14:paraId="533DA8C1" w14:textId="145F4AF2" w:rsidR="004E5916" w:rsidRDefault="004E5916" w:rsidP="004E5916">
      <w:pPr>
        <w:spacing w:line="276" w:lineRule="auto"/>
        <w:jc w:val="both"/>
        <w:rPr>
          <w:sz w:val="24"/>
          <w:szCs w:val="10"/>
        </w:rPr>
      </w:pPr>
      <w:r w:rsidRPr="004E5916">
        <w:rPr>
          <w:sz w:val="24"/>
          <w:szCs w:val="10"/>
        </w:rPr>
        <w:t> </w:t>
      </w:r>
    </w:p>
    <w:p w14:paraId="7F7FD119" w14:textId="77777777" w:rsidR="004E5916" w:rsidRPr="00DF705C" w:rsidRDefault="004E5916" w:rsidP="004E5916">
      <w:pPr>
        <w:pBdr>
          <w:top w:val="single" w:sz="12" w:space="1" w:color="4472C4" w:themeColor="accent1"/>
          <w:left w:val="single" w:sz="12" w:space="4" w:color="4472C4" w:themeColor="accent1"/>
          <w:bottom w:val="single" w:sz="12" w:space="1" w:color="4472C4" w:themeColor="accent1"/>
          <w:right w:val="single" w:sz="12" w:space="4" w:color="4472C4" w:themeColor="accent1"/>
        </w:pBdr>
        <w:jc w:val="left"/>
        <w:rPr>
          <w:b/>
          <w:bCs/>
          <w:sz w:val="24"/>
          <w:szCs w:val="10"/>
        </w:rPr>
      </w:pPr>
      <w:r>
        <w:rPr>
          <w:b/>
          <w:bCs/>
          <w:sz w:val="24"/>
          <w:szCs w:val="10"/>
        </w:rPr>
        <w:t>Inclusion &amp; Accessibility Tip</w:t>
      </w:r>
    </w:p>
    <w:p w14:paraId="5426C356" w14:textId="5D4B2D2D" w:rsidR="000B3059" w:rsidRDefault="000B3059" w:rsidP="004E5916">
      <w:pPr>
        <w:jc w:val="both"/>
        <w:rPr>
          <w:sz w:val="24"/>
          <w:szCs w:val="10"/>
        </w:rPr>
      </w:pPr>
    </w:p>
    <w:p w14:paraId="5DA559AC" w14:textId="093FB57B" w:rsidR="00612ECD" w:rsidRDefault="00612ECD" w:rsidP="00612ECD">
      <w:pPr>
        <w:jc w:val="left"/>
        <w:rPr>
          <w:sz w:val="24"/>
          <w:szCs w:val="10"/>
          <w:lang w:val="en-US"/>
        </w:rPr>
      </w:pPr>
      <w:r>
        <w:rPr>
          <w:sz w:val="24"/>
          <w:szCs w:val="10"/>
          <w:lang w:val="en-US"/>
        </w:rPr>
        <w:t xml:space="preserve">Which translation of the Bible </w:t>
      </w:r>
      <w:r w:rsidR="00EB3603">
        <w:rPr>
          <w:sz w:val="24"/>
          <w:szCs w:val="10"/>
          <w:lang w:val="en-US"/>
        </w:rPr>
        <w:t>offers the greatest level of inclusiveness?</w:t>
      </w:r>
    </w:p>
    <w:p w14:paraId="378B3EBE" w14:textId="77777777" w:rsidR="00612ECD" w:rsidRDefault="00612ECD" w:rsidP="00612ECD">
      <w:pPr>
        <w:jc w:val="left"/>
        <w:rPr>
          <w:sz w:val="24"/>
          <w:szCs w:val="10"/>
          <w:lang w:val="en-US"/>
        </w:rPr>
      </w:pPr>
    </w:p>
    <w:p w14:paraId="5151B458" w14:textId="6C21DDFD" w:rsidR="00612ECD" w:rsidRPr="00612ECD" w:rsidRDefault="00612ECD" w:rsidP="00612ECD">
      <w:pPr>
        <w:jc w:val="left"/>
        <w:rPr>
          <w:sz w:val="24"/>
          <w:szCs w:val="10"/>
          <w:lang w:val="en-US"/>
        </w:rPr>
      </w:pPr>
      <w:r w:rsidRPr="00612ECD">
        <w:rPr>
          <w:sz w:val="24"/>
          <w:szCs w:val="10"/>
          <w:lang w:val="en-US"/>
        </w:rPr>
        <w:t>The Voice Translation is an excellent way to bring the scripture to life</w:t>
      </w:r>
      <w:r w:rsidR="00EB3603">
        <w:rPr>
          <w:sz w:val="24"/>
          <w:szCs w:val="10"/>
          <w:lang w:val="en-US"/>
        </w:rPr>
        <w:t>,</w:t>
      </w:r>
      <w:r w:rsidRPr="00612ECD">
        <w:rPr>
          <w:sz w:val="24"/>
          <w:szCs w:val="10"/>
          <w:lang w:val="en-US"/>
        </w:rPr>
        <w:t xml:space="preserve"> as it is written almost like a script.   You don’t have to actually have it acted out, but you can use different voices in the reading of the text.  Make sure each voice is properly amplified.  </w:t>
      </w:r>
    </w:p>
    <w:p w14:paraId="46806245" w14:textId="77777777" w:rsidR="00612ECD" w:rsidRPr="00612ECD" w:rsidRDefault="00612ECD" w:rsidP="00612ECD">
      <w:pPr>
        <w:jc w:val="left"/>
        <w:rPr>
          <w:sz w:val="24"/>
          <w:szCs w:val="10"/>
          <w:lang w:val="en-US"/>
        </w:rPr>
      </w:pPr>
    </w:p>
    <w:p w14:paraId="4646C3CA" w14:textId="69DB9E3B" w:rsidR="00612ECD" w:rsidRPr="00612ECD" w:rsidRDefault="00FD7138" w:rsidP="00612ECD">
      <w:pPr>
        <w:jc w:val="left"/>
        <w:rPr>
          <w:sz w:val="24"/>
          <w:szCs w:val="10"/>
          <w:lang w:val="en-US"/>
        </w:rPr>
      </w:pPr>
      <w:r>
        <w:rPr>
          <w:sz w:val="24"/>
          <w:szCs w:val="10"/>
          <w:lang w:val="en-US"/>
        </w:rPr>
        <w:t>Jonah</w:t>
      </w:r>
      <w:r w:rsidR="00612ECD" w:rsidRPr="00612ECD">
        <w:rPr>
          <w:sz w:val="24"/>
          <w:szCs w:val="10"/>
          <w:lang w:val="en-US"/>
        </w:rPr>
        <w:t xml:space="preserve"> lends itself to being read specifically from the Easy-to-Read Version (ERV)</w:t>
      </w:r>
      <w:r>
        <w:rPr>
          <w:sz w:val="24"/>
          <w:szCs w:val="10"/>
          <w:lang w:val="en-US"/>
        </w:rPr>
        <w:t xml:space="preserve">.  Consider using this translation </w:t>
      </w:r>
      <w:r w:rsidR="0055174D">
        <w:rPr>
          <w:sz w:val="24"/>
          <w:szCs w:val="10"/>
          <w:lang w:val="en-US"/>
        </w:rPr>
        <w:t>in some of your worship services.</w:t>
      </w:r>
    </w:p>
    <w:p w14:paraId="2E7CFF0A" w14:textId="0C50F522" w:rsidR="004E5916" w:rsidRDefault="004E5916">
      <w:pPr>
        <w:rPr>
          <w:sz w:val="24"/>
          <w:szCs w:val="10"/>
        </w:rPr>
      </w:pPr>
      <w:r>
        <w:rPr>
          <w:sz w:val="24"/>
          <w:szCs w:val="10"/>
        </w:rPr>
        <w:br w:type="page"/>
      </w:r>
    </w:p>
    <w:p w14:paraId="18D8CC4E" w14:textId="77777777" w:rsidR="004E5916" w:rsidRDefault="004E5916" w:rsidP="004E5916">
      <w:pPr>
        <w:jc w:val="both"/>
        <w:rPr>
          <w:sz w:val="24"/>
          <w:szCs w:val="10"/>
        </w:rPr>
      </w:pPr>
    </w:p>
    <w:p w14:paraId="2676FDDD" w14:textId="6704A9A7" w:rsidR="00800386" w:rsidRDefault="001E3A03" w:rsidP="001E3A03">
      <w:pPr>
        <w:pBdr>
          <w:top w:val="double" w:sz="18" w:space="1" w:color="4472C4" w:themeColor="accent1"/>
          <w:left w:val="double" w:sz="18" w:space="4" w:color="4472C4" w:themeColor="accent1"/>
          <w:bottom w:val="double" w:sz="18" w:space="1" w:color="4472C4" w:themeColor="accent1"/>
          <w:right w:val="double" w:sz="18" w:space="4" w:color="4472C4" w:themeColor="accent1"/>
        </w:pBdr>
        <w:jc w:val="left"/>
        <w:rPr>
          <w:b/>
          <w:bCs/>
          <w:i/>
          <w:iCs/>
          <w:sz w:val="20"/>
          <w:szCs w:val="20"/>
        </w:rPr>
      </w:pPr>
      <w:r>
        <w:rPr>
          <w:b/>
          <w:bCs/>
          <w:i/>
          <w:iCs/>
          <w:sz w:val="20"/>
          <w:szCs w:val="20"/>
        </w:rPr>
        <w:t>Sermon Outlines for series “Real Life Faith” by Major Mike Puddicombe</w:t>
      </w:r>
    </w:p>
    <w:p w14:paraId="04F476D9" w14:textId="77777777" w:rsidR="001E3A03" w:rsidRPr="00800386" w:rsidRDefault="001E3A03" w:rsidP="000B3059">
      <w:pPr>
        <w:jc w:val="left"/>
        <w:rPr>
          <w:b/>
          <w:bCs/>
          <w:i/>
          <w:iCs/>
          <w:sz w:val="20"/>
          <w:szCs w:val="20"/>
        </w:rPr>
      </w:pPr>
    </w:p>
    <w:p w14:paraId="1FB37E07" w14:textId="22154EA6" w:rsidR="000B3059" w:rsidRPr="00800386" w:rsidRDefault="000B3059" w:rsidP="000B3059">
      <w:pPr>
        <w:jc w:val="left"/>
        <w:rPr>
          <w:i/>
          <w:iCs/>
          <w:sz w:val="20"/>
          <w:szCs w:val="20"/>
        </w:rPr>
      </w:pPr>
      <w:r w:rsidRPr="00800386">
        <w:rPr>
          <w:i/>
          <w:iCs/>
          <w:sz w:val="20"/>
          <w:szCs w:val="20"/>
        </w:rPr>
        <w:t>Sermon: Faith &amp; Decision Making</w:t>
      </w:r>
    </w:p>
    <w:p w14:paraId="43F69B39" w14:textId="77777777" w:rsidR="000B3059" w:rsidRPr="00800386" w:rsidRDefault="000B3059" w:rsidP="000B3059">
      <w:pPr>
        <w:jc w:val="left"/>
        <w:rPr>
          <w:i/>
          <w:iCs/>
          <w:sz w:val="20"/>
          <w:szCs w:val="20"/>
        </w:rPr>
      </w:pPr>
      <w:r w:rsidRPr="00800386">
        <w:rPr>
          <w:i/>
          <w:iCs/>
          <w:sz w:val="20"/>
          <w:szCs w:val="20"/>
        </w:rPr>
        <w:t>Scripture: Jonah 1</w:t>
      </w:r>
    </w:p>
    <w:p w14:paraId="66ADBAE3" w14:textId="77777777" w:rsidR="000B3059" w:rsidRPr="00800386" w:rsidRDefault="000B3059" w:rsidP="000B3059">
      <w:pPr>
        <w:jc w:val="left"/>
        <w:rPr>
          <w:i/>
          <w:iCs/>
          <w:sz w:val="20"/>
          <w:szCs w:val="20"/>
        </w:rPr>
      </w:pPr>
      <w:r w:rsidRPr="00800386">
        <w:rPr>
          <w:i/>
          <w:iCs/>
          <w:sz w:val="20"/>
          <w:szCs w:val="20"/>
        </w:rPr>
        <w:t>Series: Real Life Faith</w:t>
      </w:r>
    </w:p>
    <w:p w14:paraId="31E786DC" w14:textId="77777777" w:rsidR="000B3059" w:rsidRPr="00800386" w:rsidRDefault="000B3059" w:rsidP="000B3059">
      <w:pPr>
        <w:jc w:val="left"/>
        <w:rPr>
          <w:i/>
          <w:iCs/>
          <w:sz w:val="20"/>
          <w:szCs w:val="20"/>
        </w:rPr>
      </w:pPr>
      <w:r w:rsidRPr="00800386">
        <w:rPr>
          <w:i/>
          <w:iCs/>
          <w:sz w:val="20"/>
          <w:szCs w:val="20"/>
        </w:rPr>
        <w:t>Subject: God’s Will, decision making</w:t>
      </w:r>
    </w:p>
    <w:p w14:paraId="4F2FD410" w14:textId="77777777" w:rsidR="00BC3836" w:rsidRPr="00800386" w:rsidRDefault="00BC3836" w:rsidP="00D91AC8">
      <w:pPr>
        <w:jc w:val="left"/>
        <w:rPr>
          <w:i/>
          <w:iCs/>
          <w:sz w:val="20"/>
          <w:szCs w:val="20"/>
        </w:rPr>
      </w:pPr>
    </w:p>
    <w:p w14:paraId="2E973D7E" w14:textId="77777777" w:rsidR="000B3059" w:rsidRPr="00800386" w:rsidRDefault="000B3059" w:rsidP="000B3059">
      <w:pPr>
        <w:jc w:val="left"/>
        <w:rPr>
          <w:b/>
          <w:bCs/>
          <w:i/>
          <w:iCs/>
          <w:sz w:val="20"/>
          <w:szCs w:val="20"/>
        </w:rPr>
      </w:pPr>
      <w:r w:rsidRPr="00800386">
        <w:rPr>
          <w:b/>
          <w:bCs/>
          <w:i/>
          <w:iCs/>
          <w:sz w:val="20"/>
          <w:szCs w:val="20"/>
        </w:rPr>
        <w:t>A. INTRODUCTION</w:t>
      </w:r>
    </w:p>
    <w:p w14:paraId="7B1ED0D4" w14:textId="77777777" w:rsidR="000B3059" w:rsidRPr="00800386" w:rsidRDefault="000B3059" w:rsidP="000B3059">
      <w:pPr>
        <w:jc w:val="left"/>
        <w:rPr>
          <w:i/>
          <w:iCs/>
          <w:sz w:val="20"/>
          <w:szCs w:val="20"/>
        </w:rPr>
      </w:pPr>
    </w:p>
    <w:p w14:paraId="683E4ED9" w14:textId="77777777" w:rsidR="000B3059" w:rsidRPr="00800386" w:rsidRDefault="000B3059" w:rsidP="000B3059">
      <w:pPr>
        <w:jc w:val="left"/>
        <w:rPr>
          <w:i/>
          <w:iCs/>
          <w:sz w:val="20"/>
          <w:szCs w:val="20"/>
        </w:rPr>
      </w:pPr>
      <w:r w:rsidRPr="00800386">
        <w:rPr>
          <w:i/>
          <w:iCs/>
          <w:sz w:val="20"/>
          <w:szCs w:val="20"/>
        </w:rPr>
        <w:t>We are starting a new series called "Real Life Faith"</w:t>
      </w:r>
    </w:p>
    <w:p w14:paraId="3963C229" w14:textId="77777777" w:rsidR="000B3059" w:rsidRPr="00800386" w:rsidRDefault="000B3059" w:rsidP="000B3059">
      <w:pPr>
        <w:numPr>
          <w:ilvl w:val="0"/>
          <w:numId w:val="1"/>
        </w:numPr>
        <w:jc w:val="left"/>
        <w:rPr>
          <w:i/>
          <w:iCs/>
          <w:sz w:val="20"/>
          <w:szCs w:val="20"/>
        </w:rPr>
      </w:pPr>
      <w:r w:rsidRPr="00800386">
        <w:rPr>
          <w:i/>
          <w:iCs/>
          <w:sz w:val="20"/>
          <w:szCs w:val="20"/>
        </w:rPr>
        <w:t>in this series we are going to park ourselves in the book of Jonah</w:t>
      </w:r>
    </w:p>
    <w:p w14:paraId="431C64E1" w14:textId="77777777" w:rsidR="000B3059" w:rsidRPr="00800386" w:rsidRDefault="000B3059" w:rsidP="000B3059">
      <w:pPr>
        <w:numPr>
          <w:ilvl w:val="0"/>
          <w:numId w:val="1"/>
        </w:numPr>
        <w:jc w:val="left"/>
        <w:rPr>
          <w:i/>
          <w:iCs/>
          <w:sz w:val="20"/>
          <w:szCs w:val="20"/>
        </w:rPr>
      </w:pPr>
      <w:r w:rsidRPr="00800386">
        <w:rPr>
          <w:i/>
          <w:iCs/>
          <w:sz w:val="20"/>
          <w:szCs w:val="20"/>
        </w:rPr>
        <w:t>we are going to look at how our faith is lived out in our everyday experiences</w:t>
      </w:r>
    </w:p>
    <w:p w14:paraId="3356D83E" w14:textId="77777777" w:rsidR="000B3059" w:rsidRPr="00800386" w:rsidRDefault="000B3059" w:rsidP="000B3059">
      <w:pPr>
        <w:numPr>
          <w:ilvl w:val="0"/>
          <w:numId w:val="1"/>
        </w:numPr>
        <w:jc w:val="left"/>
        <w:rPr>
          <w:i/>
          <w:iCs/>
          <w:sz w:val="20"/>
          <w:szCs w:val="20"/>
        </w:rPr>
      </w:pPr>
      <w:r w:rsidRPr="00800386">
        <w:rPr>
          <w:i/>
          <w:iCs/>
          <w:sz w:val="20"/>
          <w:szCs w:val="20"/>
        </w:rPr>
        <w:t>the good, the bad, and the ugly</w:t>
      </w:r>
    </w:p>
    <w:p w14:paraId="25B28776" w14:textId="77777777" w:rsidR="000B3059" w:rsidRPr="00800386" w:rsidRDefault="000B3059" w:rsidP="000B3059">
      <w:pPr>
        <w:jc w:val="left"/>
        <w:rPr>
          <w:i/>
          <w:iCs/>
          <w:sz w:val="20"/>
          <w:szCs w:val="20"/>
        </w:rPr>
      </w:pPr>
    </w:p>
    <w:p w14:paraId="4D03718A" w14:textId="77777777" w:rsidR="000B3059" w:rsidRPr="00800386" w:rsidRDefault="000B3059" w:rsidP="000B3059">
      <w:pPr>
        <w:jc w:val="left"/>
        <w:rPr>
          <w:b/>
          <w:bCs/>
          <w:i/>
          <w:iCs/>
          <w:sz w:val="20"/>
          <w:szCs w:val="20"/>
        </w:rPr>
      </w:pPr>
      <w:r w:rsidRPr="00800386">
        <w:rPr>
          <w:b/>
          <w:bCs/>
          <w:i/>
          <w:iCs/>
          <w:sz w:val="20"/>
          <w:szCs w:val="20"/>
        </w:rPr>
        <w:t>B. HOW I STRUGGLE WITH THIS?</w:t>
      </w:r>
    </w:p>
    <w:p w14:paraId="4E984E5B" w14:textId="77777777" w:rsidR="000B3059" w:rsidRPr="00800386" w:rsidRDefault="000B3059" w:rsidP="000B3059">
      <w:pPr>
        <w:jc w:val="left"/>
        <w:rPr>
          <w:i/>
          <w:iCs/>
          <w:sz w:val="20"/>
          <w:szCs w:val="20"/>
        </w:rPr>
      </w:pPr>
    </w:p>
    <w:p w14:paraId="6A583E8C" w14:textId="610BBE91" w:rsidR="000B3059" w:rsidRPr="00800386" w:rsidRDefault="002C6D90" w:rsidP="000B3059">
      <w:pPr>
        <w:jc w:val="left"/>
        <w:rPr>
          <w:i/>
          <w:iCs/>
          <w:sz w:val="20"/>
          <w:szCs w:val="20"/>
        </w:rPr>
      </w:pPr>
      <w:r w:rsidRPr="00800386">
        <w:rPr>
          <w:i/>
          <w:iCs/>
          <w:sz w:val="20"/>
          <w:szCs w:val="20"/>
        </w:rPr>
        <w:t>(</w:t>
      </w:r>
      <w:r w:rsidR="000B3059" w:rsidRPr="00800386">
        <w:rPr>
          <w:i/>
          <w:iCs/>
          <w:sz w:val="20"/>
          <w:szCs w:val="20"/>
        </w:rPr>
        <w:t>Here, the communicator introduces a dilemma they have faced or are currently facing.</w:t>
      </w:r>
      <w:r w:rsidRPr="00800386">
        <w:rPr>
          <w:i/>
          <w:iCs/>
          <w:sz w:val="20"/>
          <w:szCs w:val="20"/>
        </w:rPr>
        <w:t>)</w:t>
      </w:r>
    </w:p>
    <w:p w14:paraId="1F6F9EC5" w14:textId="77777777" w:rsidR="000B3059" w:rsidRPr="00800386" w:rsidRDefault="000B3059" w:rsidP="000B3059">
      <w:pPr>
        <w:jc w:val="left"/>
        <w:rPr>
          <w:i/>
          <w:iCs/>
          <w:sz w:val="20"/>
          <w:szCs w:val="20"/>
        </w:rPr>
      </w:pPr>
    </w:p>
    <w:p w14:paraId="366657B2" w14:textId="477E468F" w:rsidR="000B3059" w:rsidRPr="00800386" w:rsidRDefault="000B3059" w:rsidP="000B3059">
      <w:pPr>
        <w:jc w:val="left"/>
        <w:rPr>
          <w:b/>
          <w:bCs/>
          <w:i/>
          <w:iCs/>
          <w:sz w:val="20"/>
          <w:szCs w:val="20"/>
        </w:rPr>
      </w:pPr>
      <w:r w:rsidRPr="00800386">
        <w:rPr>
          <w:b/>
          <w:bCs/>
          <w:i/>
          <w:iCs/>
          <w:sz w:val="20"/>
          <w:szCs w:val="20"/>
        </w:rPr>
        <w:t>C. HOW DO WE ALL STRUGGLE WITH THIS?</w:t>
      </w:r>
    </w:p>
    <w:p w14:paraId="61B8162C" w14:textId="77777777" w:rsidR="000B3059" w:rsidRPr="00800386" w:rsidRDefault="000B3059" w:rsidP="000B3059">
      <w:pPr>
        <w:jc w:val="left"/>
        <w:rPr>
          <w:i/>
          <w:iCs/>
          <w:sz w:val="20"/>
          <w:szCs w:val="20"/>
        </w:rPr>
      </w:pPr>
    </w:p>
    <w:p w14:paraId="60569CFC" w14:textId="3AE9ABD0" w:rsidR="000B3059" w:rsidRPr="00800386" w:rsidRDefault="002C6D90" w:rsidP="000B3059">
      <w:pPr>
        <w:jc w:val="left"/>
        <w:rPr>
          <w:i/>
          <w:iCs/>
          <w:sz w:val="20"/>
          <w:szCs w:val="20"/>
        </w:rPr>
      </w:pPr>
      <w:r w:rsidRPr="00800386">
        <w:rPr>
          <w:i/>
          <w:iCs/>
          <w:sz w:val="20"/>
          <w:szCs w:val="20"/>
        </w:rPr>
        <w:t>(</w:t>
      </w:r>
      <w:r w:rsidR="000B3059" w:rsidRPr="00800386">
        <w:rPr>
          <w:i/>
          <w:iCs/>
          <w:sz w:val="20"/>
          <w:szCs w:val="20"/>
        </w:rPr>
        <w:t>Find common ground with your audience around the same or a similar dilemma.</w:t>
      </w:r>
      <w:r w:rsidRPr="00800386">
        <w:rPr>
          <w:i/>
          <w:iCs/>
          <w:sz w:val="20"/>
          <w:szCs w:val="20"/>
        </w:rPr>
        <w:t>)</w:t>
      </w:r>
    </w:p>
    <w:p w14:paraId="246BC781" w14:textId="77777777" w:rsidR="000B3059" w:rsidRPr="00800386" w:rsidRDefault="000B3059" w:rsidP="000B3059">
      <w:pPr>
        <w:jc w:val="left"/>
        <w:rPr>
          <w:i/>
          <w:iCs/>
          <w:sz w:val="20"/>
          <w:szCs w:val="20"/>
        </w:rPr>
      </w:pPr>
    </w:p>
    <w:p w14:paraId="475E013A" w14:textId="77777777" w:rsidR="000B3059" w:rsidRPr="00800386" w:rsidRDefault="000B3059" w:rsidP="000B3059">
      <w:pPr>
        <w:jc w:val="left"/>
        <w:rPr>
          <w:b/>
          <w:bCs/>
          <w:i/>
          <w:iCs/>
          <w:sz w:val="20"/>
          <w:szCs w:val="20"/>
        </w:rPr>
      </w:pPr>
      <w:r w:rsidRPr="00800386">
        <w:rPr>
          <w:b/>
          <w:bCs/>
          <w:i/>
          <w:iCs/>
          <w:sz w:val="20"/>
          <w:szCs w:val="20"/>
        </w:rPr>
        <w:t>D. WHAT DOES THE BIBLE SAY ABOUT THIS?</w:t>
      </w:r>
    </w:p>
    <w:p w14:paraId="7C61E0F0" w14:textId="77777777" w:rsidR="000B3059" w:rsidRPr="00800386" w:rsidRDefault="000B3059" w:rsidP="000B3059">
      <w:pPr>
        <w:jc w:val="left"/>
        <w:rPr>
          <w:i/>
          <w:iCs/>
          <w:sz w:val="20"/>
          <w:szCs w:val="20"/>
        </w:rPr>
      </w:pPr>
    </w:p>
    <w:p w14:paraId="7AE94A75" w14:textId="695BB293" w:rsidR="000B3059" w:rsidRPr="00800386" w:rsidRDefault="002C6D90" w:rsidP="000B3059">
      <w:pPr>
        <w:jc w:val="left"/>
        <w:rPr>
          <w:i/>
          <w:iCs/>
          <w:sz w:val="20"/>
          <w:szCs w:val="20"/>
        </w:rPr>
      </w:pPr>
      <w:r w:rsidRPr="00800386">
        <w:rPr>
          <w:i/>
          <w:iCs/>
          <w:sz w:val="20"/>
          <w:szCs w:val="20"/>
        </w:rPr>
        <w:t>(</w:t>
      </w:r>
      <w:r w:rsidR="000B3059" w:rsidRPr="00800386">
        <w:rPr>
          <w:i/>
          <w:iCs/>
          <w:sz w:val="20"/>
          <w:szCs w:val="20"/>
        </w:rPr>
        <w:t>Transition to the text to discover what God says about the tension or question you’ve introduced.</w:t>
      </w:r>
      <w:r w:rsidRPr="00800386">
        <w:rPr>
          <w:i/>
          <w:iCs/>
          <w:sz w:val="20"/>
          <w:szCs w:val="20"/>
        </w:rPr>
        <w:t>)</w:t>
      </w:r>
    </w:p>
    <w:p w14:paraId="6E9306A3" w14:textId="77777777" w:rsidR="000B3059" w:rsidRPr="00800386" w:rsidRDefault="000B3059" w:rsidP="000B3059">
      <w:pPr>
        <w:jc w:val="left"/>
        <w:rPr>
          <w:i/>
          <w:iCs/>
          <w:sz w:val="20"/>
          <w:szCs w:val="20"/>
        </w:rPr>
      </w:pPr>
    </w:p>
    <w:p w14:paraId="51FF5358" w14:textId="62DA5F9D" w:rsidR="000B3059" w:rsidRPr="00800386" w:rsidRDefault="000B3059" w:rsidP="000B3059">
      <w:pPr>
        <w:jc w:val="left"/>
        <w:rPr>
          <w:i/>
          <w:iCs/>
          <w:sz w:val="20"/>
          <w:szCs w:val="20"/>
        </w:rPr>
      </w:pPr>
      <w:r w:rsidRPr="00800386">
        <w:rPr>
          <w:i/>
          <w:iCs/>
          <w:sz w:val="20"/>
          <w:szCs w:val="20"/>
        </w:rPr>
        <w:t>The reason I have made the decision to look at the life of Jonah this month is because it has a lot to teach us about living our faith today.</w:t>
      </w:r>
    </w:p>
    <w:p w14:paraId="4B2D300F" w14:textId="77777777" w:rsidR="000B3059" w:rsidRPr="00800386" w:rsidRDefault="000B3059" w:rsidP="000B3059">
      <w:pPr>
        <w:jc w:val="left"/>
        <w:rPr>
          <w:i/>
          <w:iCs/>
          <w:sz w:val="20"/>
          <w:szCs w:val="20"/>
        </w:rPr>
      </w:pPr>
    </w:p>
    <w:p w14:paraId="1F99882B" w14:textId="77777777" w:rsidR="000B3059" w:rsidRPr="00800386" w:rsidRDefault="000B3059" w:rsidP="000B3059">
      <w:pPr>
        <w:jc w:val="left"/>
        <w:rPr>
          <w:i/>
          <w:iCs/>
          <w:sz w:val="20"/>
          <w:szCs w:val="20"/>
        </w:rPr>
      </w:pPr>
      <w:r w:rsidRPr="00800386">
        <w:rPr>
          <w:i/>
          <w:iCs/>
          <w:sz w:val="20"/>
          <w:szCs w:val="20"/>
        </w:rPr>
        <w:t>And we are starting with how our faith can affect our decision making.</w:t>
      </w:r>
    </w:p>
    <w:p w14:paraId="60098F7E" w14:textId="77777777" w:rsidR="000B3059" w:rsidRPr="00800386" w:rsidRDefault="000B3059" w:rsidP="000B3059">
      <w:pPr>
        <w:jc w:val="left"/>
        <w:rPr>
          <w:i/>
          <w:iCs/>
          <w:sz w:val="20"/>
          <w:szCs w:val="20"/>
        </w:rPr>
      </w:pPr>
    </w:p>
    <w:p w14:paraId="69D2C59D" w14:textId="77777777" w:rsidR="000B3059" w:rsidRPr="00800386" w:rsidRDefault="000B3059" w:rsidP="000B3059">
      <w:pPr>
        <w:jc w:val="left"/>
        <w:rPr>
          <w:i/>
          <w:iCs/>
          <w:sz w:val="20"/>
          <w:szCs w:val="20"/>
        </w:rPr>
      </w:pPr>
      <w:r w:rsidRPr="00800386">
        <w:rPr>
          <w:i/>
          <w:iCs/>
          <w:sz w:val="20"/>
          <w:szCs w:val="20"/>
        </w:rPr>
        <w:t>Look at Jonah. It is apparent from his story that he was having a problem with his faith.</w:t>
      </w:r>
    </w:p>
    <w:p w14:paraId="55F40701" w14:textId="77777777" w:rsidR="000B3059" w:rsidRPr="00800386" w:rsidRDefault="000B3059" w:rsidP="000B3059">
      <w:pPr>
        <w:numPr>
          <w:ilvl w:val="0"/>
          <w:numId w:val="8"/>
        </w:numPr>
        <w:jc w:val="left"/>
        <w:rPr>
          <w:i/>
          <w:iCs/>
          <w:sz w:val="20"/>
          <w:szCs w:val="20"/>
        </w:rPr>
      </w:pPr>
      <w:r w:rsidRPr="00800386">
        <w:rPr>
          <w:i/>
          <w:iCs/>
          <w:sz w:val="20"/>
          <w:szCs w:val="20"/>
        </w:rPr>
        <w:t>we know this because he was disobeying God</w:t>
      </w:r>
    </w:p>
    <w:p w14:paraId="0DBD8B95" w14:textId="77777777" w:rsidR="000B3059" w:rsidRPr="00800386" w:rsidRDefault="000B3059" w:rsidP="000B3059">
      <w:pPr>
        <w:numPr>
          <w:ilvl w:val="0"/>
          <w:numId w:val="8"/>
        </w:numPr>
        <w:jc w:val="left"/>
        <w:rPr>
          <w:i/>
          <w:iCs/>
          <w:sz w:val="20"/>
          <w:szCs w:val="20"/>
        </w:rPr>
      </w:pPr>
      <w:r w:rsidRPr="00800386">
        <w:rPr>
          <w:i/>
          <w:iCs/>
          <w:sz w:val="20"/>
          <w:szCs w:val="20"/>
        </w:rPr>
        <w:t>We know that we have come to know him if we keep his commands. </w:t>
      </w:r>
      <w:r w:rsidRPr="00800386">
        <w:rPr>
          <w:i/>
          <w:iCs/>
          <w:sz w:val="20"/>
          <w:szCs w:val="20"/>
          <w:vertAlign w:val="superscript"/>
        </w:rPr>
        <w:t>4 </w:t>
      </w:r>
      <w:r w:rsidRPr="00800386">
        <w:rPr>
          <w:i/>
          <w:iCs/>
          <w:sz w:val="20"/>
          <w:szCs w:val="20"/>
        </w:rPr>
        <w:t>Whoever says, “I know him,” but does not do what he commands is a liar, and the truth is not in that person. </w:t>
      </w:r>
      <w:r w:rsidRPr="00800386">
        <w:rPr>
          <w:i/>
          <w:iCs/>
          <w:sz w:val="20"/>
          <w:szCs w:val="20"/>
          <w:vertAlign w:val="superscript"/>
        </w:rPr>
        <w:t>5 </w:t>
      </w:r>
      <w:r w:rsidRPr="00800386">
        <w:rPr>
          <w:i/>
          <w:iCs/>
          <w:sz w:val="20"/>
          <w:szCs w:val="20"/>
        </w:rPr>
        <w:t>But if anyone obeys his word, love for God</w:t>
      </w:r>
      <w:r w:rsidRPr="00800386">
        <w:rPr>
          <w:i/>
          <w:iCs/>
          <w:sz w:val="20"/>
          <w:szCs w:val="20"/>
          <w:vertAlign w:val="superscript"/>
        </w:rPr>
        <w:t> </w:t>
      </w:r>
      <w:r w:rsidRPr="00800386">
        <w:rPr>
          <w:i/>
          <w:iCs/>
          <w:sz w:val="20"/>
          <w:szCs w:val="20"/>
        </w:rPr>
        <w:t>is truly made complete in them. 1 John 2:3-5</w:t>
      </w:r>
    </w:p>
    <w:p w14:paraId="3BA07AEB" w14:textId="77777777" w:rsidR="000B3059" w:rsidRPr="00800386" w:rsidRDefault="000B3059" w:rsidP="000B3059">
      <w:pPr>
        <w:jc w:val="left"/>
        <w:rPr>
          <w:i/>
          <w:iCs/>
          <w:sz w:val="20"/>
          <w:szCs w:val="20"/>
        </w:rPr>
      </w:pPr>
    </w:p>
    <w:p w14:paraId="16984E28" w14:textId="77777777" w:rsidR="000B3059" w:rsidRPr="00800386" w:rsidRDefault="000B3059" w:rsidP="000B3059">
      <w:pPr>
        <w:jc w:val="left"/>
        <w:rPr>
          <w:i/>
          <w:iCs/>
          <w:sz w:val="20"/>
          <w:szCs w:val="20"/>
        </w:rPr>
      </w:pPr>
      <w:r w:rsidRPr="00800386">
        <w:rPr>
          <w:i/>
          <w:iCs/>
          <w:sz w:val="20"/>
          <w:szCs w:val="20"/>
        </w:rPr>
        <w:t>And because Jonah's faith meter is approaching empty, he makes a series of bad decisions.</w:t>
      </w:r>
    </w:p>
    <w:p w14:paraId="6BFB24A1" w14:textId="77777777" w:rsidR="000B3059" w:rsidRPr="00800386" w:rsidRDefault="000B3059" w:rsidP="000B3059">
      <w:pPr>
        <w:jc w:val="left"/>
        <w:rPr>
          <w:b/>
          <w:bCs/>
          <w:i/>
          <w:iCs/>
          <w:sz w:val="20"/>
          <w:szCs w:val="20"/>
        </w:rPr>
      </w:pPr>
    </w:p>
    <w:p w14:paraId="1CB91500" w14:textId="77777777" w:rsidR="000B3059" w:rsidRPr="00800386" w:rsidRDefault="000B3059" w:rsidP="000B3059">
      <w:pPr>
        <w:jc w:val="left"/>
        <w:rPr>
          <w:i/>
          <w:iCs/>
          <w:sz w:val="20"/>
          <w:szCs w:val="20"/>
        </w:rPr>
      </w:pPr>
      <w:r w:rsidRPr="00800386">
        <w:rPr>
          <w:b/>
          <w:bCs/>
          <w:i/>
          <w:iCs/>
          <w:sz w:val="20"/>
          <w:szCs w:val="20"/>
        </w:rPr>
        <w:t>First: He ran </w:t>
      </w:r>
    </w:p>
    <w:p w14:paraId="01647C33" w14:textId="77777777" w:rsidR="000B3059" w:rsidRPr="00800386" w:rsidRDefault="000B3059" w:rsidP="000B3059">
      <w:pPr>
        <w:jc w:val="left"/>
        <w:rPr>
          <w:b/>
          <w:bCs/>
          <w:i/>
          <w:iCs/>
          <w:sz w:val="20"/>
          <w:szCs w:val="20"/>
        </w:rPr>
      </w:pPr>
    </w:p>
    <w:p w14:paraId="06FD6475" w14:textId="77777777" w:rsidR="000B3059" w:rsidRPr="00800386" w:rsidRDefault="000B3059" w:rsidP="000B3059">
      <w:pPr>
        <w:jc w:val="left"/>
        <w:rPr>
          <w:i/>
          <w:iCs/>
          <w:sz w:val="20"/>
          <w:szCs w:val="20"/>
        </w:rPr>
      </w:pPr>
      <w:r w:rsidRPr="00800386">
        <w:rPr>
          <w:b/>
          <w:bCs/>
          <w:i/>
          <w:iCs/>
          <w:sz w:val="20"/>
          <w:szCs w:val="20"/>
        </w:rPr>
        <w:t>Second: He slept</w:t>
      </w:r>
    </w:p>
    <w:p w14:paraId="19EE4863" w14:textId="77777777" w:rsidR="000B3059" w:rsidRPr="00800386" w:rsidRDefault="000B3059" w:rsidP="000B3059">
      <w:pPr>
        <w:jc w:val="left"/>
        <w:rPr>
          <w:b/>
          <w:bCs/>
          <w:i/>
          <w:iCs/>
          <w:sz w:val="20"/>
          <w:szCs w:val="20"/>
        </w:rPr>
      </w:pPr>
    </w:p>
    <w:p w14:paraId="655BB1BD" w14:textId="77777777" w:rsidR="000B3059" w:rsidRPr="00800386" w:rsidRDefault="000B3059" w:rsidP="000B3059">
      <w:pPr>
        <w:jc w:val="left"/>
        <w:rPr>
          <w:i/>
          <w:iCs/>
          <w:sz w:val="20"/>
          <w:szCs w:val="20"/>
        </w:rPr>
      </w:pPr>
      <w:r w:rsidRPr="00800386">
        <w:rPr>
          <w:b/>
          <w:bCs/>
          <w:i/>
          <w:iCs/>
          <w:sz w:val="20"/>
          <w:szCs w:val="20"/>
        </w:rPr>
        <w:t>Third: He jumped to conclusions</w:t>
      </w:r>
    </w:p>
    <w:p w14:paraId="39FB2CE6" w14:textId="77777777" w:rsidR="000B3059" w:rsidRPr="00800386" w:rsidRDefault="000B3059" w:rsidP="000B3059">
      <w:pPr>
        <w:jc w:val="left"/>
        <w:rPr>
          <w:i/>
          <w:iCs/>
          <w:sz w:val="20"/>
          <w:szCs w:val="20"/>
        </w:rPr>
      </w:pPr>
    </w:p>
    <w:p w14:paraId="73F64E71" w14:textId="77777777" w:rsidR="000B3059" w:rsidRPr="00800386" w:rsidRDefault="000B3059" w:rsidP="000B3059">
      <w:pPr>
        <w:jc w:val="left"/>
        <w:rPr>
          <w:i/>
          <w:iCs/>
          <w:sz w:val="20"/>
          <w:szCs w:val="20"/>
        </w:rPr>
      </w:pPr>
      <w:r w:rsidRPr="00800386">
        <w:rPr>
          <w:i/>
          <w:iCs/>
          <w:sz w:val="20"/>
          <w:szCs w:val="20"/>
        </w:rPr>
        <w:t>But here is the thing...</w:t>
      </w:r>
    </w:p>
    <w:p w14:paraId="4B2C2B8D" w14:textId="77777777" w:rsidR="000B3059" w:rsidRPr="00800386" w:rsidRDefault="000B3059" w:rsidP="000B3059">
      <w:pPr>
        <w:jc w:val="left"/>
        <w:rPr>
          <w:b/>
          <w:bCs/>
          <w:i/>
          <w:iCs/>
          <w:sz w:val="20"/>
          <w:szCs w:val="20"/>
        </w:rPr>
      </w:pPr>
    </w:p>
    <w:p w14:paraId="788FACA4" w14:textId="77777777" w:rsidR="000B3059" w:rsidRPr="00800386" w:rsidRDefault="000B3059" w:rsidP="000B3059">
      <w:pPr>
        <w:jc w:val="left"/>
        <w:rPr>
          <w:i/>
          <w:iCs/>
          <w:sz w:val="20"/>
          <w:szCs w:val="20"/>
        </w:rPr>
      </w:pPr>
      <w:r w:rsidRPr="00800386">
        <w:rPr>
          <w:b/>
          <w:bCs/>
          <w:i/>
          <w:iCs/>
          <w:sz w:val="20"/>
          <w:szCs w:val="20"/>
        </w:rPr>
        <w:t>God used Jonah's series of bad decisions for good.</w:t>
      </w:r>
    </w:p>
    <w:p w14:paraId="781FE56E" w14:textId="77777777" w:rsidR="000B3059" w:rsidRPr="00800386" w:rsidRDefault="000B3059" w:rsidP="000B3059">
      <w:pPr>
        <w:jc w:val="left"/>
        <w:rPr>
          <w:b/>
          <w:bCs/>
          <w:i/>
          <w:iCs/>
          <w:sz w:val="20"/>
          <w:szCs w:val="20"/>
        </w:rPr>
      </w:pPr>
    </w:p>
    <w:p w14:paraId="5FFAC705" w14:textId="5866BAFA" w:rsidR="000B3059" w:rsidRPr="00800386" w:rsidRDefault="000B3059" w:rsidP="000B3059">
      <w:pPr>
        <w:jc w:val="left"/>
        <w:rPr>
          <w:b/>
          <w:bCs/>
          <w:i/>
          <w:iCs/>
          <w:sz w:val="20"/>
          <w:szCs w:val="20"/>
        </w:rPr>
      </w:pPr>
      <w:r w:rsidRPr="00800386">
        <w:rPr>
          <w:b/>
          <w:bCs/>
          <w:i/>
          <w:iCs/>
          <w:sz w:val="20"/>
          <w:szCs w:val="20"/>
        </w:rPr>
        <w:t>E. WHAT SHOULD WE DO ABOUT THIS?</w:t>
      </w:r>
    </w:p>
    <w:p w14:paraId="32B1E8DA" w14:textId="77777777" w:rsidR="000B3059" w:rsidRPr="00800386" w:rsidRDefault="000B3059" w:rsidP="000B3059">
      <w:pPr>
        <w:jc w:val="left"/>
        <w:rPr>
          <w:i/>
          <w:iCs/>
          <w:sz w:val="20"/>
          <w:szCs w:val="20"/>
        </w:rPr>
      </w:pPr>
    </w:p>
    <w:p w14:paraId="0A789699" w14:textId="17A3C95F" w:rsidR="000B3059" w:rsidRPr="00800386" w:rsidRDefault="002C6D90" w:rsidP="000B3059">
      <w:pPr>
        <w:jc w:val="left"/>
        <w:rPr>
          <w:i/>
          <w:iCs/>
          <w:sz w:val="20"/>
          <w:szCs w:val="20"/>
        </w:rPr>
      </w:pPr>
      <w:r w:rsidRPr="00800386">
        <w:rPr>
          <w:i/>
          <w:iCs/>
          <w:sz w:val="20"/>
          <w:szCs w:val="20"/>
        </w:rPr>
        <w:t>(</w:t>
      </w:r>
      <w:r w:rsidR="000B3059" w:rsidRPr="00800386">
        <w:rPr>
          <w:i/>
          <w:iCs/>
          <w:sz w:val="20"/>
          <w:szCs w:val="20"/>
        </w:rPr>
        <w:t>Challenge your audience to act on what they’ve just heard.</w:t>
      </w:r>
      <w:r w:rsidRPr="00800386">
        <w:rPr>
          <w:i/>
          <w:iCs/>
          <w:sz w:val="20"/>
          <w:szCs w:val="20"/>
        </w:rPr>
        <w:t>)</w:t>
      </w:r>
    </w:p>
    <w:p w14:paraId="6BB6C415" w14:textId="77777777" w:rsidR="000B3059" w:rsidRPr="00800386" w:rsidRDefault="000B3059" w:rsidP="000B3059">
      <w:pPr>
        <w:jc w:val="left"/>
        <w:rPr>
          <w:i/>
          <w:iCs/>
          <w:sz w:val="20"/>
          <w:szCs w:val="20"/>
        </w:rPr>
      </w:pPr>
    </w:p>
    <w:p w14:paraId="6E3ECB75" w14:textId="4F362859" w:rsidR="000B3059" w:rsidRPr="00800386" w:rsidRDefault="000B3059" w:rsidP="000B3059">
      <w:pPr>
        <w:jc w:val="left"/>
        <w:rPr>
          <w:i/>
          <w:iCs/>
          <w:sz w:val="20"/>
          <w:szCs w:val="20"/>
        </w:rPr>
      </w:pPr>
      <w:r w:rsidRPr="00800386">
        <w:rPr>
          <w:i/>
          <w:iCs/>
          <w:sz w:val="20"/>
          <w:szCs w:val="20"/>
        </w:rPr>
        <w:t>Now, what does this story tell us today about the decisions we will have to make?</w:t>
      </w:r>
    </w:p>
    <w:p w14:paraId="7A1046A7" w14:textId="77777777" w:rsidR="000B3059" w:rsidRPr="00800386" w:rsidRDefault="000B3059" w:rsidP="000B3059">
      <w:pPr>
        <w:jc w:val="left"/>
        <w:rPr>
          <w:i/>
          <w:iCs/>
          <w:sz w:val="20"/>
          <w:szCs w:val="20"/>
        </w:rPr>
      </w:pPr>
    </w:p>
    <w:p w14:paraId="5D737E4F" w14:textId="77777777" w:rsidR="000B3059" w:rsidRPr="00800386" w:rsidRDefault="000B3059" w:rsidP="000B3059">
      <w:pPr>
        <w:jc w:val="left"/>
        <w:rPr>
          <w:i/>
          <w:iCs/>
          <w:sz w:val="20"/>
          <w:szCs w:val="20"/>
        </w:rPr>
      </w:pPr>
      <w:r w:rsidRPr="00800386">
        <w:rPr>
          <w:i/>
          <w:iCs/>
          <w:sz w:val="20"/>
          <w:szCs w:val="20"/>
        </w:rPr>
        <w:t>When we make decisions, remember that...</w:t>
      </w:r>
    </w:p>
    <w:p w14:paraId="32C19077" w14:textId="77777777" w:rsidR="000B3059" w:rsidRPr="00800386" w:rsidRDefault="000B3059" w:rsidP="000B3059">
      <w:pPr>
        <w:jc w:val="left"/>
        <w:rPr>
          <w:b/>
          <w:bCs/>
          <w:i/>
          <w:iCs/>
          <w:sz w:val="20"/>
          <w:szCs w:val="20"/>
        </w:rPr>
      </w:pPr>
    </w:p>
    <w:p w14:paraId="46CFF10F" w14:textId="77777777" w:rsidR="000B3059" w:rsidRPr="00800386" w:rsidRDefault="000B3059" w:rsidP="000B3059">
      <w:pPr>
        <w:jc w:val="left"/>
        <w:rPr>
          <w:i/>
          <w:iCs/>
          <w:sz w:val="20"/>
          <w:szCs w:val="20"/>
        </w:rPr>
      </w:pPr>
      <w:r w:rsidRPr="00800386">
        <w:rPr>
          <w:b/>
          <w:bCs/>
          <w:i/>
          <w:iCs/>
          <w:sz w:val="20"/>
          <w:szCs w:val="20"/>
        </w:rPr>
        <w:t>1. God cares more about </w:t>
      </w:r>
      <w:r w:rsidRPr="00800386">
        <w:rPr>
          <w:b/>
          <w:bCs/>
          <w:i/>
          <w:iCs/>
          <w:sz w:val="20"/>
          <w:szCs w:val="20"/>
          <w:u w:val="single"/>
        </w:rPr>
        <w:t>who</w:t>
      </w:r>
      <w:r w:rsidRPr="00800386">
        <w:rPr>
          <w:b/>
          <w:bCs/>
          <w:i/>
          <w:iCs/>
          <w:sz w:val="20"/>
          <w:szCs w:val="20"/>
        </w:rPr>
        <w:t> before </w:t>
      </w:r>
      <w:r w:rsidRPr="00800386">
        <w:rPr>
          <w:b/>
          <w:bCs/>
          <w:i/>
          <w:iCs/>
          <w:sz w:val="20"/>
          <w:szCs w:val="20"/>
          <w:u w:val="single"/>
        </w:rPr>
        <w:t>do</w:t>
      </w:r>
    </w:p>
    <w:p w14:paraId="325F9F65" w14:textId="77777777" w:rsidR="000B3059" w:rsidRPr="00800386" w:rsidRDefault="000B3059" w:rsidP="000B3059">
      <w:pPr>
        <w:jc w:val="left"/>
        <w:rPr>
          <w:i/>
          <w:iCs/>
          <w:sz w:val="20"/>
          <w:szCs w:val="20"/>
        </w:rPr>
      </w:pPr>
    </w:p>
    <w:p w14:paraId="1972C275" w14:textId="77777777" w:rsidR="000B3059" w:rsidRPr="00800386" w:rsidRDefault="000B3059" w:rsidP="000B3059">
      <w:pPr>
        <w:jc w:val="left"/>
        <w:rPr>
          <w:i/>
          <w:iCs/>
          <w:sz w:val="20"/>
          <w:szCs w:val="20"/>
        </w:rPr>
      </w:pPr>
      <w:r w:rsidRPr="00800386">
        <w:rPr>
          <w:i/>
          <w:iCs/>
          <w:sz w:val="20"/>
          <w:szCs w:val="20"/>
        </w:rPr>
        <w:t>God’s will is for you to be holy... 1 Thessalonians 4:3 (New Living Translation)</w:t>
      </w:r>
    </w:p>
    <w:p w14:paraId="629AB108" w14:textId="77777777" w:rsidR="000B3059" w:rsidRPr="00800386" w:rsidRDefault="000B3059" w:rsidP="000B3059">
      <w:pPr>
        <w:jc w:val="left"/>
        <w:rPr>
          <w:i/>
          <w:iCs/>
          <w:sz w:val="20"/>
          <w:szCs w:val="20"/>
        </w:rPr>
      </w:pPr>
    </w:p>
    <w:p w14:paraId="3F67B1FE" w14:textId="77777777" w:rsidR="000B3059" w:rsidRPr="00800386" w:rsidRDefault="000B3059" w:rsidP="000B3059">
      <w:pPr>
        <w:jc w:val="left"/>
        <w:rPr>
          <w:i/>
          <w:iCs/>
          <w:sz w:val="20"/>
          <w:szCs w:val="20"/>
        </w:rPr>
      </w:pPr>
      <w:r w:rsidRPr="00800386">
        <w:rPr>
          <w:b/>
          <w:bCs/>
          <w:i/>
          <w:iCs/>
          <w:sz w:val="20"/>
          <w:szCs w:val="20"/>
        </w:rPr>
        <w:t>2. God cares about </w:t>
      </w:r>
      <w:r w:rsidRPr="00800386">
        <w:rPr>
          <w:b/>
          <w:bCs/>
          <w:i/>
          <w:iCs/>
          <w:sz w:val="20"/>
          <w:szCs w:val="20"/>
          <w:u w:val="single"/>
        </w:rPr>
        <w:t>why</w:t>
      </w:r>
      <w:r w:rsidRPr="00800386">
        <w:rPr>
          <w:b/>
          <w:bCs/>
          <w:i/>
          <w:iCs/>
          <w:sz w:val="20"/>
          <w:szCs w:val="20"/>
        </w:rPr>
        <w:t> before </w:t>
      </w:r>
      <w:r w:rsidRPr="00800386">
        <w:rPr>
          <w:b/>
          <w:bCs/>
          <w:i/>
          <w:iCs/>
          <w:sz w:val="20"/>
          <w:szCs w:val="20"/>
          <w:u w:val="single"/>
        </w:rPr>
        <w:t>what</w:t>
      </w:r>
    </w:p>
    <w:p w14:paraId="082442CE" w14:textId="77777777" w:rsidR="000B3059" w:rsidRPr="00800386" w:rsidRDefault="000B3059" w:rsidP="000B3059">
      <w:pPr>
        <w:jc w:val="left"/>
        <w:rPr>
          <w:i/>
          <w:iCs/>
          <w:sz w:val="20"/>
          <w:szCs w:val="20"/>
        </w:rPr>
      </w:pPr>
    </w:p>
    <w:p w14:paraId="72239108" w14:textId="77777777" w:rsidR="000B3059" w:rsidRPr="00800386" w:rsidRDefault="000B3059" w:rsidP="000B3059">
      <w:pPr>
        <w:jc w:val="left"/>
        <w:rPr>
          <w:i/>
          <w:iCs/>
          <w:sz w:val="20"/>
          <w:szCs w:val="20"/>
        </w:rPr>
      </w:pPr>
      <w:r w:rsidRPr="00800386">
        <w:rPr>
          <w:i/>
          <w:iCs/>
          <w:sz w:val="20"/>
          <w:szCs w:val="20"/>
        </w:rPr>
        <w:t>People may be pure in their own eyes, but the Lord examines their motives. Proverbs 16:2 (NLT)</w:t>
      </w:r>
    </w:p>
    <w:p w14:paraId="597FC296" w14:textId="77777777" w:rsidR="000B3059" w:rsidRPr="00800386" w:rsidRDefault="000B3059" w:rsidP="000B3059">
      <w:pPr>
        <w:jc w:val="left"/>
        <w:rPr>
          <w:i/>
          <w:iCs/>
          <w:sz w:val="20"/>
          <w:szCs w:val="20"/>
        </w:rPr>
      </w:pPr>
    </w:p>
    <w:p w14:paraId="1558D6E0" w14:textId="77777777" w:rsidR="000B3059" w:rsidRPr="00800386" w:rsidRDefault="000B3059" w:rsidP="000B3059">
      <w:pPr>
        <w:jc w:val="left"/>
        <w:rPr>
          <w:i/>
          <w:iCs/>
          <w:sz w:val="20"/>
          <w:szCs w:val="20"/>
        </w:rPr>
      </w:pPr>
      <w:r w:rsidRPr="00800386">
        <w:rPr>
          <w:i/>
          <w:iCs/>
          <w:sz w:val="20"/>
          <w:szCs w:val="20"/>
        </w:rPr>
        <w:t>Search me, O God, and know my heart; test me and know my anxious thoughts. Point out anything in me that offends you, and lead me along the path of everlasting life. Psalm 139:23-24 (NLT)</w:t>
      </w:r>
    </w:p>
    <w:p w14:paraId="0C3815D0" w14:textId="77777777" w:rsidR="000B3059" w:rsidRPr="00800386" w:rsidRDefault="000B3059" w:rsidP="000B3059">
      <w:pPr>
        <w:jc w:val="left"/>
        <w:rPr>
          <w:i/>
          <w:iCs/>
          <w:sz w:val="20"/>
          <w:szCs w:val="20"/>
        </w:rPr>
      </w:pPr>
    </w:p>
    <w:p w14:paraId="5EA97625" w14:textId="77777777" w:rsidR="000B3059" w:rsidRPr="00800386" w:rsidRDefault="000B3059" w:rsidP="000B3059">
      <w:pPr>
        <w:jc w:val="left"/>
        <w:rPr>
          <w:i/>
          <w:iCs/>
          <w:sz w:val="20"/>
          <w:szCs w:val="20"/>
        </w:rPr>
      </w:pPr>
      <w:r w:rsidRPr="00800386">
        <w:rPr>
          <w:i/>
          <w:iCs/>
          <w:sz w:val="20"/>
          <w:szCs w:val="20"/>
        </w:rPr>
        <w:t>And whatever you do, whether in word or deed, do it all in the name of the Lord Jesus, giving thanks to God the Father through him. Colossians 3:17 (NIV)</w:t>
      </w:r>
    </w:p>
    <w:p w14:paraId="26266261" w14:textId="77777777" w:rsidR="000B3059" w:rsidRPr="00800386" w:rsidRDefault="000B3059" w:rsidP="000B3059">
      <w:pPr>
        <w:jc w:val="left"/>
        <w:rPr>
          <w:i/>
          <w:iCs/>
          <w:sz w:val="20"/>
          <w:szCs w:val="20"/>
        </w:rPr>
      </w:pPr>
    </w:p>
    <w:p w14:paraId="4587FCD6" w14:textId="77777777" w:rsidR="000B3059" w:rsidRPr="00800386" w:rsidRDefault="000B3059" w:rsidP="000B3059">
      <w:pPr>
        <w:jc w:val="left"/>
        <w:rPr>
          <w:i/>
          <w:iCs/>
          <w:sz w:val="20"/>
          <w:szCs w:val="20"/>
        </w:rPr>
      </w:pPr>
      <w:r w:rsidRPr="00800386">
        <w:rPr>
          <w:i/>
          <w:iCs/>
          <w:sz w:val="20"/>
          <w:szCs w:val="20"/>
        </w:rPr>
        <w:t>Here is a truth we learn from this story...</w:t>
      </w:r>
    </w:p>
    <w:p w14:paraId="0CFB80CD" w14:textId="77777777" w:rsidR="000B3059" w:rsidRPr="00800386" w:rsidRDefault="000B3059" w:rsidP="000B3059">
      <w:pPr>
        <w:jc w:val="left"/>
        <w:rPr>
          <w:b/>
          <w:bCs/>
          <w:i/>
          <w:iCs/>
          <w:sz w:val="20"/>
          <w:szCs w:val="20"/>
        </w:rPr>
      </w:pPr>
    </w:p>
    <w:p w14:paraId="2788F0E5" w14:textId="77777777" w:rsidR="000B3059" w:rsidRPr="00800386" w:rsidRDefault="000B3059" w:rsidP="000B3059">
      <w:pPr>
        <w:jc w:val="left"/>
        <w:rPr>
          <w:i/>
          <w:iCs/>
          <w:sz w:val="20"/>
          <w:szCs w:val="20"/>
        </w:rPr>
      </w:pPr>
      <w:r w:rsidRPr="00800386">
        <w:rPr>
          <w:b/>
          <w:bCs/>
          <w:i/>
          <w:iCs/>
          <w:sz w:val="20"/>
          <w:szCs w:val="20"/>
        </w:rPr>
        <w:t>It is almost impossible to get to the right </w:t>
      </w:r>
      <w:r w:rsidRPr="00800386">
        <w:rPr>
          <w:b/>
          <w:bCs/>
          <w:i/>
          <w:iCs/>
          <w:sz w:val="20"/>
          <w:szCs w:val="20"/>
          <w:u w:val="single"/>
        </w:rPr>
        <w:t>place</w:t>
      </w:r>
      <w:r w:rsidRPr="00800386">
        <w:rPr>
          <w:b/>
          <w:bCs/>
          <w:i/>
          <w:iCs/>
          <w:sz w:val="20"/>
          <w:szCs w:val="20"/>
        </w:rPr>
        <w:t> with the wrong </w:t>
      </w:r>
      <w:r w:rsidRPr="00800386">
        <w:rPr>
          <w:b/>
          <w:bCs/>
          <w:i/>
          <w:iCs/>
          <w:sz w:val="20"/>
          <w:szCs w:val="20"/>
          <w:u w:val="single"/>
        </w:rPr>
        <w:t>motives</w:t>
      </w:r>
      <w:r w:rsidRPr="00800386">
        <w:rPr>
          <w:b/>
          <w:bCs/>
          <w:i/>
          <w:iCs/>
          <w:sz w:val="20"/>
          <w:szCs w:val="20"/>
        </w:rPr>
        <w:t>.</w:t>
      </w:r>
    </w:p>
    <w:p w14:paraId="1ABE056E" w14:textId="77777777" w:rsidR="000B3059" w:rsidRPr="00800386" w:rsidRDefault="000B3059" w:rsidP="000B3059">
      <w:pPr>
        <w:jc w:val="left"/>
        <w:rPr>
          <w:i/>
          <w:iCs/>
          <w:sz w:val="20"/>
          <w:szCs w:val="20"/>
        </w:rPr>
      </w:pPr>
    </w:p>
    <w:p w14:paraId="06E3095B" w14:textId="77777777" w:rsidR="000B3059" w:rsidRPr="00800386" w:rsidRDefault="000B3059" w:rsidP="000B3059">
      <w:pPr>
        <w:jc w:val="left"/>
        <w:rPr>
          <w:b/>
          <w:bCs/>
          <w:i/>
          <w:iCs/>
          <w:sz w:val="20"/>
          <w:szCs w:val="20"/>
        </w:rPr>
      </w:pPr>
      <w:r w:rsidRPr="00800386">
        <w:rPr>
          <w:b/>
          <w:bCs/>
          <w:i/>
          <w:iCs/>
          <w:sz w:val="20"/>
          <w:szCs w:val="20"/>
        </w:rPr>
        <w:t>F. HOW CAN WE ALL LIVE THIS OUT TOGETHER?</w:t>
      </w:r>
    </w:p>
    <w:p w14:paraId="4EEAAAF8" w14:textId="77777777" w:rsidR="000B3059" w:rsidRPr="00800386" w:rsidRDefault="000B3059" w:rsidP="000B3059">
      <w:pPr>
        <w:jc w:val="left"/>
        <w:rPr>
          <w:i/>
          <w:iCs/>
          <w:sz w:val="20"/>
          <w:szCs w:val="20"/>
        </w:rPr>
      </w:pPr>
    </w:p>
    <w:p w14:paraId="4C03C3A9" w14:textId="77777777" w:rsidR="00800386" w:rsidRDefault="002C6D90" w:rsidP="000B3059">
      <w:pPr>
        <w:jc w:val="left"/>
        <w:rPr>
          <w:i/>
          <w:iCs/>
          <w:sz w:val="20"/>
          <w:szCs w:val="20"/>
        </w:rPr>
      </w:pPr>
      <w:r w:rsidRPr="00800386">
        <w:rPr>
          <w:i/>
          <w:iCs/>
          <w:sz w:val="20"/>
          <w:szCs w:val="20"/>
        </w:rPr>
        <w:t>(Close with several statements about what could happen in your community, your church, or the world if everybody embraced that particular truth.)</w:t>
      </w:r>
    </w:p>
    <w:p w14:paraId="5A0A720F" w14:textId="4776098E" w:rsidR="002C6D90" w:rsidRPr="00800386" w:rsidRDefault="00000000" w:rsidP="000B3059">
      <w:pPr>
        <w:jc w:val="left"/>
        <w:rPr>
          <w:i/>
          <w:iCs/>
          <w:sz w:val="20"/>
          <w:szCs w:val="20"/>
        </w:rPr>
      </w:pPr>
      <w:r>
        <w:rPr>
          <w:i/>
          <w:iCs/>
          <w:sz w:val="20"/>
          <w:szCs w:val="20"/>
        </w:rPr>
        <w:pict w14:anchorId="16595A4A">
          <v:rect id="_x0000_i1029" style="width:0;height:1.5pt" o:hralign="center" o:hrstd="t" o:hr="t" fillcolor="#a0a0a0" stroked="f"/>
        </w:pict>
      </w:r>
    </w:p>
    <w:p w14:paraId="44FEAA1B" w14:textId="7AAF66DC" w:rsidR="002C6D90" w:rsidRPr="00800386" w:rsidRDefault="002C6D90">
      <w:pPr>
        <w:rPr>
          <w:i/>
          <w:iCs/>
          <w:sz w:val="20"/>
          <w:szCs w:val="20"/>
        </w:rPr>
      </w:pPr>
    </w:p>
    <w:p w14:paraId="2796E18E" w14:textId="77777777" w:rsidR="002C6D90" w:rsidRPr="00800386" w:rsidRDefault="002C6D90" w:rsidP="002C6D90">
      <w:pPr>
        <w:jc w:val="left"/>
        <w:rPr>
          <w:i/>
          <w:iCs/>
          <w:sz w:val="20"/>
          <w:szCs w:val="20"/>
        </w:rPr>
      </w:pPr>
      <w:r w:rsidRPr="00800386">
        <w:rPr>
          <w:i/>
          <w:iCs/>
          <w:sz w:val="20"/>
          <w:szCs w:val="20"/>
        </w:rPr>
        <w:t>Sermon: Faith When You Failed</w:t>
      </w:r>
    </w:p>
    <w:p w14:paraId="6257D488" w14:textId="77777777" w:rsidR="002C6D90" w:rsidRPr="00800386" w:rsidRDefault="002C6D90" w:rsidP="002C6D90">
      <w:pPr>
        <w:jc w:val="left"/>
        <w:rPr>
          <w:i/>
          <w:iCs/>
          <w:sz w:val="20"/>
          <w:szCs w:val="20"/>
        </w:rPr>
      </w:pPr>
      <w:r w:rsidRPr="00800386">
        <w:rPr>
          <w:i/>
          <w:iCs/>
          <w:sz w:val="20"/>
          <w:szCs w:val="20"/>
        </w:rPr>
        <w:t>Scripture: Jonah 2</w:t>
      </w:r>
    </w:p>
    <w:p w14:paraId="5E815E57" w14:textId="77777777" w:rsidR="002C6D90" w:rsidRPr="00800386" w:rsidRDefault="002C6D90" w:rsidP="002C6D90">
      <w:pPr>
        <w:jc w:val="left"/>
        <w:rPr>
          <w:i/>
          <w:iCs/>
          <w:sz w:val="20"/>
          <w:szCs w:val="20"/>
        </w:rPr>
      </w:pPr>
      <w:r w:rsidRPr="00800386">
        <w:rPr>
          <w:i/>
          <w:iCs/>
          <w:sz w:val="20"/>
          <w:szCs w:val="20"/>
        </w:rPr>
        <w:t>Series: Real Life Faith</w:t>
      </w:r>
    </w:p>
    <w:p w14:paraId="240D0FE4" w14:textId="77777777" w:rsidR="002C6D90" w:rsidRPr="00800386" w:rsidRDefault="002C6D90" w:rsidP="002C6D90">
      <w:pPr>
        <w:jc w:val="left"/>
        <w:rPr>
          <w:i/>
          <w:iCs/>
          <w:sz w:val="20"/>
          <w:szCs w:val="20"/>
        </w:rPr>
      </w:pPr>
      <w:r w:rsidRPr="00800386">
        <w:rPr>
          <w:i/>
          <w:iCs/>
          <w:sz w:val="20"/>
          <w:szCs w:val="20"/>
        </w:rPr>
        <w:t>Subject: failure</w:t>
      </w:r>
    </w:p>
    <w:p w14:paraId="242760F7" w14:textId="77777777" w:rsidR="002C6D90" w:rsidRPr="00800386" w:rsidRDefault="002C6D90" w:rsidP="002C6D90">
      <w:pPr>
        <w:jc w:val="left"/>
        <w:rPr>
          <w:i/>
          <w:iCs/>
          <w:sz w:val="20"/>
          <w:szCs w:val="20"/>
        </w:rPr>
      </w:pPr>
    </w:p>
    <w:p w14:paraId="15BFB3FB" w14:textId="77777777" w:rsidR="002C6D90" w:rsidRPr="00800386" w:rsidRDefault="002C6D90" w:rsidP="002C6D90">
      <w:pPr>
        <w:jc w:val="left"/>
        <w:rPr>
          <w:b/>
          <w:bCs/>
          <w:i/>
          <w:iCs/>
          <w:sz w:val="20"/>
          <w:szCs w:val="20"/>
        </w:rPr>
      </w:pPr>
      <w:r w:rsidRPr="00800386">
        <w:rPr>
          <w:b/>
          <w:bCs/>
          <w:i/>
          <w:iCs/>
          <w:sz w:val="20"/>
          <w:szCs w:val="20"/>
        </w:rPr>
        <w:t>A. INTRODUCTION</w:t>
      </w:r>
    </w:p>
    <w:p w14:paraId="76686C43" w14:textId="77777777" w:rsidR="002C6D90" w:rsidRPr="00800386" w:rsidRDefault="002C6D90" w:rsidP="002C6D90">
      <w:pPr>
        <w:jc w:val="left"/>
        <w:rPr>
          <w:i/>
          <w:iCs/>
          <w:sz w:val="20"/>
          <w:szCs w:val="20"/>
        </w:rPr>
      </w:pPr>
    </w:p>
    <w:p w14:paraId="1F0E3C81" w14:textId="77777777" w:rsidR="002C6D90" w:rsidRPr="00800386" w:rsidRDefault="002C6D90" w:rsidP="002C6D90">
      <w:pPr>
        <w:jc w:val="left"/>
        <w:rPr>
          <w:i/>
          <w:iCs/>
          <w:sz w:val="20"/>
          <w:szCs w:val="20"/>
        </w:rPr>
      </w:pPr>
      <w:r w:rsidRPr="00800386">
        <w:rPr>
          <w:i/>
          <w:iCs/>
          <w:sz w:val="20"/>
          <w:szCs w:val="20"/>
        </w:rPr>
        <w:t>We are in the second week of this series called Real Life Faith.</w:t>
      </w:r>
    </w:p>
    <w:p w14:paraId="0033E594" w14:textId="77777777" w:rsidR="002C6D90" w:rsidRPr="00800386" w:rsidRDefault="002C6D90" w:rsidP="002C6D90">
      <w:pPr>
        <w:jc w:val="left"/>
        <w:rPr>
          <w:i/>
          <w:iCs/>
          <w:sz w:val="20"/>
          <w:szCs w:val="20"/>
        </w:rPr>
      </w:pPr>
    </w:p>
    <w:p w14:paraId="61FB0188" w14:textId="77777777" w:rsidR="002C6D90" w:rsidRPr="00800386" w:rsidRDefault="002C6D90" w:rsidP="002C6D90">
      <w:pPr>
        <w:jc w:val="left"/>
        <w:rPr>
          <w:i/>
          <w:iCs/>
          <w:sz w:val="20"/>
          <w:szCs w:val="20"/>
        </w:rPr>
      </w:pPr>
      <w:r w:rsidRPr="00800386">
        <w:rPr>
          <w:i/>
          <w:iCs/>
          <w:sz w:val="20"/>
          <w:szCs w:val="20"/>
        </w:rPr>
        <w:t>Last week we talked about the decisions that we make and how our faith can actually help us make better decisions.</w:t>
      </w:r>
    </w:p>
    <w:p w14:paraId="7576A309" w14:textId="77777777" w:rsidR="002C6D90" w:rsidRPr="00800386" w:rsidRDefault="002C6D90" w:rsidP="002C6D90">
      <w:pPr>
        <w:jc w:val="left"/>
        <w:rPr>
          <w:i/>
          <w:iCs/>
          <w:sz w:val="20"/>
          <w:szCs w:val="20"/>
        </w:rPr>
      </w:pPr>
    </w:p>
    <w:p w14:paraId="63597652" w14:textId="77777777" w:rsidR="002C6D90" w:rsidRPr="00800386" w:rsidRDefault="002C6D90" w:rsidP="002C6D90">
      <w:pPr>
        <w:jc w:val="left"/>
        <w:rPr>
          <w:i/>
          <w:iCs/>
          <w:sz w:val="20"/>
          <w:szCs w:val="20"/>
        </w:rPr>
      </w:pPr>
      <w:r w:rsidRPr="00800386">
        <w:rPr>
          <w:i/>
          <w:iCs/>
          <w:sz w:val="20"/>
          <w:szCs w:val="20"/>
        </w:rPr>
        <w:t>Today, we are going to talk about the failures we have experienced when we made some bad decisions and how we can move past personal failures.</w:t>
      </w:r>
    </w:p>
    <w:p w14:paraId="7A1D10E9" w14:textId="77777777" w:rsidR="002C6D90" w:rsidRPr="00800386" w:rsidRDefault="002C6D90" w:rsidP="002C6D90">
      <w:pPr>
        <w:jc w:val="left"/>
        <w:rPr>
          <w:i/>
          <w:iCs/>
          <w:sz w:val="20"/>
          <w:szCs w:val="20"/>
        </w:rPr>
      </w:pPr>
    </w:p>
    <w:p w14:paraId="481EB4C7" w14:textId="77777777" w:rsidR="002C6D90" w:rsidRPr="00800386" w:rsidRDefault="002C6D90" w:rsidP="002C6D90">
      <w:pPr>
        <w:jc w:val="left"/>
        <w:rPr>
          <w:i/>
          <w:iCs/>
          <w:sz w:val="20"/>
          <w:szCs w:val="20"/>
        </w:rPr>
      </w:pPr>
      <w:r w:rsidRPr="00800386">
        <w:rPr>
          <w:b/>
          <w:bCs/>
          <w:i/>
          <w:iCs/>
          <w:sz w:val="20"/>
          <w:szCs w:val="20"/>
        </w:rPr>
        <w:t>B.</w:t>
      </w:r>
      <w:r w:rsidRPr="00800386">
        <w:rPr>
          <w:i/>
          <w:iCs/>
          <w:sz w:val="20"/>
          <w:szCs w:val="20"/>
        </w:rPr>
        <w:t xml:space="preserve"> </w:t>
      </w:r>
      <w:r w:rsidRPr="00800386">
        <w:rPr>
          <w:b/>
          <w:bCs/>
          <w:i/>
          <w:iCs/>
          <w:sz w:val="20"/>
          <w:szCs w:val="20"/>
        </w:rPr>
        <w:t>HOW I STRUGGLE WITH THIS?</w:t>
      </w:r>
    </w:p>
    <w:p w14:paraId="5D0A1321" w14:textId="77777777" w:rsidR="002C6D90" w:rsidRPr="00800386" w:rsidRDefault="002C6D90" w:rsidP="002C6D90">
      <w:pPr>
        <w:jc w:val="left"/>
        <w:rPr>
          <w:i/>
          <w:iCs/>
          <w:sz w:val="20"/>
          <w:szCs w:val="20"/>
        </w:rPr>
      </w:pPr>
    </w:p>
    <w:p w14:paraId="79C6350B" w14:textId="77777777" w:rsidR="002C6D90" w:rsidRPr="00800386" w:rsidRDefault="002C6D90" w:rsidP="002C6D90">
      <w:pPr>
        <w:jc w:val="left"/>
        <w:rPr>
          <w:i/>
          <w:iCs/>
          <w:sz w:val="20"/>
          <w:szCs w:val="20"/>
        </w:rPr>
      </w:pPr>
      <w:r w:rsidRPr="00800386">
        <w:rPr>
          <w:i/>
          <w:iCs/>
          <w:sz w:val="20"/>
          <w:szCs w:val="20"/>
        </w:rPr>
        <w:t>(Here, the communicator introduces a dilemma they have faced or are currently facing.)</w:t>
      </w:r>
    </w:p>
    <w:p w14:paraId="58D3E8A2" w14:textId="77777777" w:rsidR="002C6D90" w:rsidRPr="00800386" w:rsidRDefault="002C6D90" w:rsidP="002C6D90">
      <w:pPr>
        <w:jc w:val="left"/>
        <w:rPr>
          <w:i/>
          <w:iCs/>
          <w:sz w:val="20"/>
          <w:szCs w:val="20"/>
        </w:rPr>
      </w:pPr>
    </w:p>
    <w:p w14:paraId="54907F3E" w14:textId="77777777" w:rsidR="002C6D90" w:rsidRPr="00800386" w:rsidRDefault="002C6D90" w:rsidP="002C6D90">
      <w:pPr>
        <w:jc w:val="left"/>
        <w:rPr>
          <w:b/>
          <w:bCs/>
          <w:i/>
          <w:iCs/>
          <w:sz w:val="20"/>
          <w:szCs w:val="20"/>
        </w:rPr>
      </w:pPr>
      <w:r w:rsidRPr="00800386">
        <w:rPr>
          <w:b/>
          <w:bCs/>
          <w:i/>
          <w:iCs/>
          <w:sz w:val="20"/>
          <w:szCs w:val="20"/>
        </w:rPr>
        <w:t>C. HOW DO WE ALL STRUGGLE WITH THIS?</w:t>
      </w:r>
    </w:p>
    <w:p w14:paraId="466E590C" w14:textId="77777777" w:rsidR="002C6D90" w:rsidRPr="00800386" w:rsidRDefault="002C6D90" w:rsidP="002C6D90">
      <w:pPr>
        <w:jc w:val="left"/>
        <w:rPr>
          <w:i/>
          <w:iCs/>
          <w:sz w:val="20"/>
          <w:szCs w:val="20"/>
        </w:rPr>
      </w:pPr>
    </w:p>
    <w:p w14:paraId="6D4E85C3" w14:textId="68BAC252" w:rsidR="002C6D90" w:rsidRPr="00800386" w:rsidRDefault="002C6D90" w:rsidP="002C6D90">
      <w:pPr>
        <w:jc w:val="left"/>
        <w:rPr>
          <w:i/>
          <w:iCs/>
          <w:sz w:val="20"/>
          <w:szCs w:val="20"/>
        </w:rPr>
      </w:pPr>
      <w:r w:rsidRPr="00800386">
        <w:rPr>
          <w:i/>
          <w:iCs/>
          <w:sz w:val="20"/>
          <w:szCs w:val="20"/>
        </w:rPr>
        <w:t>(Find common ground with your audience around the same or a similar dilemma.)</w:t>
      </w:r>
    </w:p>
    <w:p w14:paraId="523915EC" w14:textId="77777777" w:rsidR="002C6D90" w:rsidRPr="00800386" w:rsidRDefault="002C6D90" w:rsidP="002C6D90">
      <w:pPr>
        <w:jc w:val="left"/>
        <w:rPr>
          <w:b/>
          <w:bCs/>
          <w:i/>
          <w:iCs/>
          <w:sz w:val="20"/>
          <w:szCs w:val="20"/>
        </w:rPr>
      </w:pPr>
    </w:p>
    <w:p w14:paraId="786E7309" w14:textId="0C5FCC9B" w:rsidR="002C6D90" w:rsidRPr="00800386" w:rsidRDefault="002C6D90" w:rsidP="002C6D90">
      <w:pPr>
        <w:jc w:val="left"/>
        <w:rPr>
          <w:b/>
          <w:bCs/>
          <w:i/>
          <w:iCs/>
          <w:sz w:val="20"/>
          <w:szCs w:val="20"/>
        </w:rPr>
      </w:pPr>
      <w:r w:rsidRPr="00800386">
        <w:rPr>
          <w:b/>
          <w:bCs/>
          <w:i/>
          <w:iCs/>
          <w:sz w:val="20"/>
          <w:szCs w:val="20"/>
        </w:rPr>
        <w:t>D. WHAT DOES THE BIBLE SAY ABOUT THIS?</w:t>
      </w:r>
    </w:p>
    <w:p w14:paraId="4040215F" w14:textId="77777777" w:rsidR="002C6D90" w:rsidRPr="00800386" w:rsidRDefault="002C6D90" w:rsidP="002C6D90">
      <w:pPr>
        <w:jc w:val="left"/>
        <w:rPr>
          <w:i/>
          <w:iCs/>
          <w:sz w:val="20"/>
          <w:szCs w:val="20"/>
        </w:rPr>
      </w:pPr>
    </w:p>
    <w:p w14:paraId="4EAF46CE" w14:textId="77777777" w:rsidR="002C6D90" w:rsidRPr="00800386" w:rsidRDefault="002C6D90" w:rsidP="002C6D90">
      <w:pPr>
        <w:jc w:val="left"/>
        <w:rPr>
          <w:i/>
          <w:iCs/>
          <w:sz w:val="20"/>
          <w:szCs w:val="20"/>
        </w:rPr>
      </w:pPr>
      <w:r w:rsidRPr="00800386">
        <w:rPr>
          <w:i/>
          <w:iCs/>
          <w:sz w:val="20"/>
          <w:szCs w:val="20"/>
        </w:rPr>
        <w:t>(Transition to the text to discover what God says about the tension or question you’ve introduced.)</w:t>
      </w:r>
    </w:p>
    <w:p w14:paraId="5B405471" w14:textId="77777777" w:rsidR="002C6D90" w:rsidRPr="00800386" w:rsidRDefault="002C6D90" w:rsidP="002C6D90">
      <w:pPr>
        <w:jc w:val="left"/>
        <w:rPr>
          <w:i/>
          <w:iCs/>
          <w:sz w:val="20"/>
          <w:szCs w:val="20"/>
        </w:rPr>
      </w:pPr>
    </w:p>
    <w:p w14:paraId="774D1226" w14:textId="13E53574" w:rsidR="002C6D90" w:rsidRPr="00800386" w:rsidRDefault="002C6D90" w:rsidP="002C6D90">
      <w:pPr>
        <w:jc w:val="left"/>
        <w:rPr>
          <w:i/>
          <w:iCs/>
          <w:sz w:val="20"/>
          <w:szCs w:val="20"/>
        </w:rPr>
      </w:pPr>
      <w:r w:rsidRPr="00800386">
        <w:rPr>
          <w:i/>
          <w:iCs/>
          <w:sz w:val="20"/>
          <w:szCs w:val="20"/>
        </w:rPr>
        <w:t>We are parking ourselves in the book of Jonah because it contains some great teaching about real life faith</w:t>
      </w:r>
    </w:p>
    <w:p w14:paraId="62BE376F" w14:textId="77777777" w:rsidR="002C6D90" w:rsidRPr="00800386" w:rsidRDefault="002C6D90" w:rsidP="002C6D90">
      <w:pPr>
        <w:numPr>
          <w:ilvl w:val="0"/>
          <w:numId w:val="25"/>
        </w:numPr>
        <w:jc w:val="left"/>
        <w:rPr>
          <w:i/>
          <w:iCs/>
          <w:sz w:val="20"/>
          <w:szCs w:val="20"/>
        </w:rPr>
      </w:pPr>
      <w:r w:rsidRPr="00800386">
        <w:rPr>
          <w:i/>
          <w:iCs/>
          <w:sz w:val="20"/>
          <w:szCs w:val="20"/>
        </w:rPr>
        <w:t>Last week we looked at the bad decisions Jonah made and we ended with him getting thrown overboard and the sailors worshipping God</w:t>
      </w:r>
    </w:p>
    <w:p w14:paraId="36619270" w14:textId="77777777" w:rsidR="002C6D90" w:rsidRPr="00800386" w:rsidRDefault="002C6D90" w:rsidP="002C6D90">
      <w:pPr>
        <w:numPr>
          <w:ilvl w:val="0"/>
          <w:numId w:val="25"/>
        </w:numPr>
        <w:jc w:val="left"/>
        <w:rPr>
          <w:i/>
          <w:iCs/>
          <w:sz w:val="20"/>
          <w:szCs w:val="20"/>
        </w:rPr>
      </w:pPr>
      <w:r w:rsidRPr="00800386">
        <w:rPr>
          <w:i/>
          <w:iCs/>
          <w:sz w:val="20"/>
          <w:szCs w:val="20"/>
        </w:rPr>
        <w:t>We pick up the story with God providing a big fish to swallow Jonah where he stayed for 3 days</w:t>
      </w:r>
    </w:p>
    <w:p w14:paraId="583BA8DB" w14:textId="77777777" w:rsidR="002C6D90" w:rsidRPr="00800386" w:rsidRDefault="002C6D90" w:rsidP="002C6D90">
      <w:pPr>
        <w:jc w:val="left"/>
        <w:rPr>
          <w:i/>
          <w:iCs/>
          <w:sz w:val="20"/>
          <w:szCs w:val="20"/>
        </w:rPr>
      </w:pPr>
    </w:p>
    <w:p w14:paraId="03C9AF0E" w14:textId="77777777" w:rsidR="002C6D90" w:rsidRPr="00800386" w:rsidRDefault="002C6D90" w:rsidP="002C6D90">
      <w:pPr>
        <w:jc w:val="left"/>
        <w:rPr>
          <w:i/>
          <w:iCs/>
          <w:sz w:val="20"/>
          <w:szCs w:val="20"/>
        </w:rPr>
      </w:pPr>
      <w:r w:rsidRPr="00800386">
        <w:rPr>
          <w:i/>
          <w:iCs/>
          <w:sz w:val="20"/>
          <w:szCs w:val="20"/>
        </w:rPr>
        <w:t>It appears that Jonah had prayed little from the time that God had given him his special call to go to Nineveh until the day when the fish swallowed him. </w:t>
      </w:r>
    </w:p>
    <w:p w14:paraId="6B4D693A" w14:textId="77777777" w:rsidR="002C6D90" w:rsidRPr="00800386" w:rsidRDefault="002C6D90" w:rsidP="002C6D90">
      <w:pPr>
        <w:numPr>
          <w:ilvl w:val="0"/>
          <w:numId w:val="26"/>
        </w:numPr>
        <w:jc w:val="left"/>
        <w:rPr>
          <w:i/>
          <w:iCs/>
          <w:sz w:val="20"/>
          <w:szCs w:val="20"/>
        </w:rPr>
      </w:pPr>
      <w:r w:rsidRPr="00800386">
        <w:rPr>
          <w:i/>
          <w:iCs/>
          <w:sz w:val="20"/>
          <w:szCs w:val="20"/>
        </w:rPr>
        <w:lastRenderedPageBreak/>
        <w:t>Jonah ceased to pray when he began to rebel. </w:t>
      </w:r>
    </w:p>
    <w:p w14:paraId="13CAB84E" w14:textId="77777777" w:rsidR="002C6D90" w:rsidRPr="00800386" w:rsidRDefault="002C6D90" w:rsidP="002C6D90">
      <w:pPr>
        <w:numPr>
          <w:ilvl w:val="0"/>
          <w:numId w:val="26"/>
        </w:numPr>
        <w:jc w:val="left"/>
        <w:rPr>
          <w:i/>
          <w:iCs/>
          <w:sz w:val="20"/>
          <w:szCs w:val="20"/>
        </w:rPr>
      </w:pPr>
      <w:r w:rsidRPr="00800386">
        <w:rPr>
          <w:i/>
          <w:iCs/>
          <w:sz w:val="20"/>
          <w:szCs w:val="20"/>
        </w:rPr>
        <w:t>Rebellion cannot join hands with communion. </w:t>
      </w:r>
    </w:p>
    <w:p w14:paraId="630D40E8" w14:textId="77777777" w:rsidR="002C6D90" w:rsidRPr="00800386" w:rsidRDefault="002C6D90" w:rsidP="002C6D90">
      <w:pPr>
        <w:numPr>
          <w:ilvl w:val="0"/>
          <w:numId w:val="26"/>
        </w:numPr>
        <w:jc w:val="left"/>
        <w:rPr>
          <w:i/>
          <w:iCs/>
          <w:sz w:val="20"/>
          <w:szCs w:val="20"/>
        </w:rPr>
      </w:pPr>
      <w:r w:rsidRPr="00800386">
        <w:rPr>
          <w:i/>
          <w:iCs/>
          <w:sz w:val="20"/>
          <w:szCs w:val="20"/>
        </w:rPr>
        <w:t>As Adam and Eve tried to hide from God when they had disobeyed, </w:t>
      </w:r>
    </w:p>
    <w:p w14:paraId="0E7FE372" w14:textId="77777777" w:rsidR="002C6D90" w:rsidRPr="00800386" w:rsidRDefault="002C6D90" w:rsidP="002C6D90">
      <w:pPr>
        <w:numPr>
          <w:ilvl w:val="0"/>
          <w:numId w:val="26"/>
        </w:numPr>
        <w:jc w:val="left"/>
        <w:rPr>
          <w:i/>
          <w:iCs/>
          <w:sz w:val="20"/>
          <w:szCs w:val="20"/>
        </w:rPr>
      </w:pPr>
      <w:r w:rsidRPr="00800386">
        <w:rPr>
          <w:i/>
          <w:iCs/>
          <w:sz w:val="20"/>
          <w:szCs w:val="20"/>
        </w:rPr>
        <w:t>we do the same thing today. </w:t>
      </w:r>
    </w:p>
    <w:p w14:paraId="5B4533C0" w14:textId="77777777" w:rsidR="002C6D90" w:rsidRPr="00800386" w:rsidRDefault="002C6D90" w:rsidP="002C6D90">
      <w:pPr>
        <w:numPr>
          <w:ilvl w:val="0"/>
          <w:numId w:val="26"/>
        </w:numPr>
        <w:jc w:val="left"/>
        <w:rPr>
          <w:i/>
          <w:iCs/>
          <w:sz w:val="20"/>
          <w:szCs w:val="20"/>
        </w:rPr>
      </w:pPr>
      <w:r w:rsidRPr="00800386">
        <w:rPr>
          <w:i/>
          <w:iCs/>
          <w:sz w:val="20"/>
          <w:szCs w:val="20"/>
        </w:rPr>
        <w:t>Sin causes man to flee from his God. </w:t>
      </w:r>
    </w:p>
    <w:p w14:paraId="08DF3474" w14:textId="77777777" w:rsidR="002C6D90" w:rsidRPr="00800386" w:rsidRDefault="002C6D90" w:rsidP="002C6D90">
      <w:pPr>
        <w:numPr>
          <w:ilvl w:val="0"/>
          <w:numId w:val="26"/>
        </w:numPr>
        <w:jc w:val="left"/>
        <w:rPr>
          <w:i/>
          <w:iCs/>
          <w:sz w:val="20"/>
          <w:szCs w:val="20"/>
        </w:rPr>
      </w:pPr>
      <w:r w:rsidRPr="00800386">
        <w:rPr>
          <w:i/>
          <w:iCs/>
          <w:sz w:val="20"/>
          <w:szCs w:val="20"/>
        </w:rPr>
        <w:t>It was not until God had hedged the rebel prophet in that Jonah, in recognized helplessness, began to cry for mercy. </w:t>
      </w:r>
    </w:p>
    <w:p w14:paraId="75EC0899" w14:textId="77777777" w:rsidR="002C6D90" w:rsidRPr="00800386" w:rsidRDefault="002C6D90" w:rsidP="002C6D90">
      <w:pPr>
        <w:numPr>
          <w:ilvl w:val="0"/>
          <w:numId w:val="26"/>
        </w:numPr>
        <w:jc w:val="left"/>
        <w:rPr>
          <w:i/>
          <w:iCs/>
          <w:sz w:val="20"/>
          <w:szCs w:val="20"/>
        </w:rPr>
      </w:pPr>
      <w:r w:rsidRPr="00800386">
        <w:rPr>
          <w:i/>
          <w:iCs/>
          <w:sz w:val="20"/>
          <w:szCs w:val="20"/>
        </w:rPr>
        <w:t>“When my soul fainted within me,” said Jonah, </w:t>
      </w:r>
    </w:p>
    <w:p w14:paraId="7B12DA34" w14:textId="77777777" w:rsidR="002C6D90" w:rsidRPr="00800386" w:rsidRDefault="002C6D90" w:rsidP="002C6D90">
      <w:pPr>
        <w:numPr>
          <w:ilvl w:val="0"/>
          <w:numId w:val="26"/>
        </w:numPr>
        <w:jc w:val="left"/>
        <w:rPr>
          <w:i/>
          <w:iCs/>
          <w:sz w:val="20"/>
          <w:szCs w:val="20"/>
        </w:rPr>
      </w:pPr>
      <w:r w:rsidRPr="00800386">
        <w:rPr>
          <w:i/>
          <w:iCs/>
          <w:sz w:val="20"/>
          <w:szCs w:val="20"/>
        </w:rPr>
        <w:t>“I remembered Jehovah; and my prayer came in unto thee” (v. 7).</w:t>
      </w:r>
    </w:p>
    <w:p w14:paraId="1D49EA37" w14:textId="77777777" w:rsidR="002C6D90" w:rsidRPr="00800386" w:rsidRDefault="002C6D90" w:rsidP="002C6D90">
      <w:pPr>
        <w:numPr>
          <w:ilvl w:val="0"/>
          <w:numId w:val="26"/>
        </w:numPr>
        <w:jc w:val="left"/>
        <w:rPr>
          <w:i/>
          <w:iCs/>
          <w:sz w:val="20"/>
          <w:szCs w:val="20"/>
        </w:rPr>
      </w:pPr>
      <w:r w:rsidRPr="00800386">
        <w:rPr>
          <w:i/>
          <w:iCs/>
          <w:sz w:val="20"/>
          <w:szCs w:val="20"/>
        </w:rPr>
        <w:t>It is significant that, in the belly of the fish, Jonah again recognized Jehovah as his God. </w:t>
      </w:r>
    </w:p>
    <w:p w14:paraId="37AAF40E" w14:textId="77777777" w:rsidR="002C6D90" w:rsidRPr="00800386" w:rsidRDefault="002C6D90" w:rsidP="002C6D90">
      <w:pPr>
        <w:numPr>
          <w:ilvl w:val="0"/>
          <w:numId w:val="26"/>
        </w:numPr>
        <w:jc w:val="left"/>
        <w:rPr>
          <w:i/>
          <w:iCs/>
          <w:sz w:val="20"/>
          <w:szCs w:val="20"/>
        </w:rPr>
      </w:pPr>
      <w:r w:rsidRPr="00800386">
        <w:rPr>
          <w:i/>
          <w:iCs/>
          <w:sz w:val="20"/>
          <w:szCs w:val="20"/>
        </w:rPr>
        <w:t>This suggests the renewal of his submission to the divine will.</w:t>
      </w:r>
    </w:p>
    <w:p w14:paraId="3461A024" w14:textId="77777777" w:rsidR="002C6D90" w:rsidRPr="00800386" w:rsidRDefault="002C6D90" w:rsidP="002C6D90">
      <w:pPr>
        <w:jc w:val="left"/>
        <w:rPr>
          <w:i/>
          <w:iCs/>
          <w:sz w:val="20"/>
          <w:szCs w:val="20"/>
        </w:rPr>
      </w:pPr>
    </w:p>
    <w:p w14:paraId="204963DD" w14:textId="77777777" w:rsidR="002C6D90" w:rsidRPr="00800386" w:rsidRDefault="002C6D90" w:rsidP="002C6D90">
      <w:pPr>
        <w:jc w:val="left"/>
        <w:rPr>
          <w:i/>
          <w:iCs/>
          <w:sz w:val="20"/>
          <w:szCs w:val="20"/>
        </w:rPr>
      </w:pPr>
      <w:r w:rsidRPr="00800386">
        <w:rPr>
          <w:i/>
          <w:iCs/>
          <w:sz w:val="20"/>
          <w:szCs w:val="20"/>
        </w:rPr>
        <w:t>Jonah’s faith plays a big part as he deals with his failures.</w:t>
      </w:r>
    </w:p>
    <w:p w14:paraId="3A88E682" w14:textId="77777777" w:rsidR="002C6D90" w:rsidRPr="00800386" w:rsidRDefault="002C6D90" w:rsidP="002C6D90">
      <w:pPr>
        <w:numPr>
          <w:ilvl w:val="0"/>
          <w:numId w:val="27"/>
        </w:numPr>
        <w:jc w:val="left"/>
        <w:rPr>
          <w:i/>
          <w:iCs/>
          <w:sz w:val="20"/>
          <w:szCs w:val="20"/>
        </w:rPr>
      </w:pPr>
      <w:r w:rsidRPr="00800386">
        <w:rPr>
          <w:i/>
          <w:iCs/>
          <w:sz w:val="20"/>
          <w:szCs w:val="20"/>
        </w:rPr>
        <w:t>he prays again</w:t>
      </w:r>
    </w:p>
    <w:p w14:paraId="30FFDF2C" w14:textId="77777777" w:rsidR="002C6D90" w:rsidRPr="00800386" w:rsidRDefault="002C6D90" w:rsidP="002C6D90">
      <w:pPr>
        <w:numPr>
          <w:ilvl w:val="0"/>
          <w:numId w:val="27"/>
        </w:numPr>
        <w:jc w:val="left"/>
        <w:rPr>
          <w:i/>
          <w:iCs/>
          <w:sz w:val="20"/>
          <w:szCs w:val="20"/>
        </w:rPr>
      </w:pPr>
      <w:r w:rsidRPr="00800386">
        <w:rPr>
          <w:i/>
          <w:iCs/>
          <w:sz w:val="20"/>
          <w:szCs w:val="20"/>
        </w:rPr>
        <w:t>he gives God glory again</w:t>
      </w:r>
    </w:p>
    <w:p w14:paraId="63215B92" w14:textId="77777777" w:rsidR="002C6D90" w:rsidRPr="00800386" w:rsidRDefault="002C6D90" w:rsidP="002C6D90">
      <w:pPr>
        <w:numPr>
          <w:ilvl w:val="0"/>
          <w:numId w:val="27"/>
        </w:numPr>
        <w:jc w:val="left"/>
        <w:rPr>
          <w:i/>
          <w:iCs/>
          <w:sz w:val="20"/>
          <w:szCs w:val="20"/>
        </w:rPr>
      </w:pPr>
      <w:r w:rsidRPr="00800386">
        <w:rPr>
          <w:i/>
          <w:iCs/>
          <w:sz w:val="20"/>
          <w:szCs w:val="20"/>
        </w:rPr>
        <w:t>he learns from the discipline</w:t>
      </w:r>
    </w:p>
    <w:p w14:paraId="11C2DFE9" w14:textId="77777777" w:rsidR="002C6D90" w:rsidRPr="00800386" w:rsidRDefault="002C6D90" w:rsidP="002C6D90">
      <w:pPr>
        <w:jc w:val="left"/>
        <w:rPr>
          <w:i/>
          <w:iCs/>
          <w:sz w:val="20"/>
          <w:szCs w:val="20"/>
        </w:rPr>
      </w:pPr>
    </w:p>
    <w:p w14:paraId="7C14A863" w14:textId="77777777" w:rsidR="002C6D90" w:rsidRPr="00800386" w:rsidRDefault="002C6D90" w:rsidP="002C6D90">
      <w:pPr>
        <w:jc w:val="left"/>
        <w:rPr>
          <w:b/>
          <w:bCs/>
          <w:i/>
          <w:iCs/>
          <w:sz w:val="20"/>
          <w:szCs w:val="20"/>
        </w:rPr>
      </w:pPr>
      <w:r w:rsidRPr="00800386">
        <w:rPr>
          <w:b/>
          <w:bCs/>
          <w:i/>
          <w:iCs/>
          <w:sz w:val="20"/>
          <w:szCs w:val="20"/>
        </w:rPr>
        <w:t>E. WHAT SHOULD WE DO ABOUT THIS?</w:t>
      </w:r>
    </w:p>
    <w:p w14:paraId="3F8CC764" w14:textId="77777777" w:rsidR="002C6D90" w:rsidRPr="00800386" w:rsidRDefault="002C6D90" w:rsidP="002C6D90">
      <w:pPr>
        <w:jc w:val="left"/>
        <w:rPr>
          <w:i/>
          <w:iCs/>
          <w:sz w:val="20"/>
          <w:szCs w:val="20"/>
        </w:rPr>
      </w:pPr>
    </w:p>
    <w:p w14:paraId="198DBBFD" w14:textId="77777777" w:rsidR="002C6D90" w:rsidRPr="00800386" w:rsidRDefault="002C6D90" w:rsidP="002C6D90">
      <w:pPr>
        <w:jc w:val="left"/>
        <w:rPr>
          <w:i/>
          <w:iCs/>
          <w:sz w:val="20"/>
          <w:szCs w:val="20"/>
        </w:rPr>
      </w:pPr>
      <w:r w:rsidRPr="00800386">
        <w:rPr>
          <w:i/>
          <w:iCs/>
          <w:sz w:val="20"/>
          <w:szCs w:val="20"/>
        </w:rPr>
        <w:t>(Challenge your audience to act on what they’ve just heard.)</w:t>
      </w:r>
    </w:p>
    <w:p w14:paraId="16FE85A8" w14:textId="77777777" w:rsidR="002C6D90" w:rsidRPr="00800386" w:rsidRDefault="002C6D90" w:rsidP="002C6D90">
      <w:pPr>
        <w:jc w:val="left"/>
        <w:rPr>
          <w:i/>
          <w:iCs/>
          <w:sz w:val="20"/>
          <w:szCs w:val="20"/>
        </w:rPr>
      </w:pPr>
    </w:p>
    <w:p w14:paraId="16CA10B0" w14:textId="4D2B7399" w:rsidR="002C6D90" w:rsidRPr="00800386" w:rsidRDefault="002C6D90" w:rsidP="002C6D90">
      <w:pPr>
        <w:jc w:val="left"/>
        <w:rPr>
          <w:i/>
          <w:iCs/>
          <w:sz w:val="20"/>
          <w:szCs w:val="20"/>
        </w:rPr>
      </w:pPr>
      <w:r w:rsidRPr="00800386">
        <w:rPr>
          <w:i/>
          <w:iCs/>
          <w:sz w:val="20"/>
          <w:szCs w:val="20"/>
        </w:rPr>
        <w:t>Today, you know, we're talking about getting past failures. </w:t>
      </w:r>
    </w:p>
    <w:p w14:paraId="60EEDCBE" w14:textId="77777777" w:rsidR="002C6D90" w:rsidRPr="00800386" w:rsidRDefault="002C6D90" w:rsidP="002C6D90">
      <w:pPr>
        <w:numPr>
          <w:ilvl w:val="0"/>
          <w:numId w:val="28"/>
        </w:numPr>
        <w:jc w:val="left"/>
        <w:rPr>
          <w:i/>
          <w:iCs/>
          <w:sz w:val="20"/>
          <w:szCs w:val="20"/>
        </w:rPr>
      </w:pPr>
      <w:r w:rsidRPr="00800386">
        <w:rPr>
          <w:i/>
          <w:iCs/>
          <w:sz w:val="20"/>
          <w:szCs w:val="20"/>
        </w:rPr>
        <w:t>But there are far too many of us that are living in our past, </w:t>
      </w:r>
    </w:p>
    <w:p w14:paraId="469756B1" w14:textId="77777777" w:rsidR="002C6D90" w:rsidRPr="00800386" w:rsidRDefault="002C6D90" w:rsidP="002C6D90">
      <w:pPr>
        <w:numPr>
          <w:ilvl w:val="0"/>
          <w:numId w:val="28"/>
        </w:numPr>
        <w:jc w:val="left"/>
        <w:rPr>
          <w:i/>
          <w:iCs/>
          <w:sz w:val="20"/>
          <w:szCs w:val="20"/>
        </w:rPr>
      </w:pPr>
      <w:r w:rsidRPr="00800386">
        <w:rPr>
          <w:i/>
          <w:iCs/>
          <w:sz w:val="20"/>
          <w:szCs w:val="20"/>
        </w:rPr>
        <w:t>we're living still gripped by the thought of that failure, or that series of failures.</w:t>
      </w:r>
    </w:p>
    <w:p w14:paraId="36E58CD5" w14:textId="77777777" w:rsidR="002C6D90" w:rsidRPr="00800386" w:rsidRDefault="002C6D90" w:rsidP="002C6D90">
      <w:pPr>
        <w:jc w:val="left"/>
        <w:rPr>
          <w:i/>
          <w:iCs/>
          <w:sz w:val="20"/>
          <w:szCs w:val="20"/>
        </w:rPr>
      </w:pPr>
    </w:p>
    <w:p w14:paraId="1F589AA0" w14:textId="77777777" w:rsidR="002C6D90" w:rsidRPr="00800386" w:rsidRDefault="002C6D90" w:rsidP="002C6D90">
      <w:pPr>
        <w:jc w:val="left"/>
        <w:rPr>
          <w:i/>
          <w:iCs/>
          <w:sz w:val="20"/>
          <w:szCs w:val="20"/>
        </w:rPr>
      </w:pPr>
      <w:r w:rsidRPr="00800386">
        <w:rPr>
          <w:i/>
          <w:iCs/>
          <w:sz w:val="20"/>
          <w:szCs w:val="20"/>
        </w:rPr>
        <w:t>It's time to get past our past failures. How do we do it?  </w:t>
      </w:r>
    </w:p>
    <w:p w14:paraId="2530BE66" w14:textId="77777777" w:rsidR="002C6D90" w:rsidRPr="00800386" w:rsidRDefault="002C6D90" w:rsidP="002C6D90">
      <w:pPr>
        <w:jc w:val="left"/>
        <w:rPr>
          <w:i/>
          <w:iCs/>
          <w:sz w:val="20"/>
          <w:szCs w:val="20"/>
        </w:rPr>
      </w:pPr>
    </w:p>
    <w:p w14:paraId="5A051377" w14:textId="77777777" w:rsidR="002C6D90" w:rsidRPr="00800386" w:rsidRDefault="002C6D90" w:rsidP="002C6D90">
      <w:pPr>
        <w:jc w:val="left"/>
        <w:rPr>
          <w:i/>
          <w:iCs/>
          <w:sz w:val="20"/>
          <w:szCs w:val="20"/>
        </w:rPr>
      </w:pPr>
      <w:r w:rsidRPr="00800386">
        <w:rPr>
          <w:i/>
          <w:iCs/>
          <w:sz w:val="20"/>
          <w:szCs w:val="20"/>
        </w:rPr>
        <w:t>We're going to talk about three ways today...</w:t>
      </w:r>
    </w:p>
    <w:p w14:paraId="0FC88FDB" w14:textId="77777777" w:rsidR="002C6D90" w:rsidRPr="00800386" w:rsidRDefault="002C6D90" w:rsidP="002C6D90">
      <w:pPr>
        <w:jc w:val="left"/>
        <w:rPr>
          <w:i/>
          <w:iCs/>
          <w:sz w:val="20"/>
          <w:szCs w:val="20"/>
        </w:rPr>
      </w:pPr>
    </w:p>
    <w:p w14:paraId="1C436CF3" w14:textId="77777777" w:rsidR="002C6D90" w:rsidRPr="00800386" w:rsidRDefault="002C6D90" w:rsidP="002C6D90">
      <w:pPr>
        <w:jc w:val="left"/>
        <w:rPr>
          <w:i/>
          <w:iCs/>
          <w:sz w:val="20"/>
          <w:szCs w:val="20"/>
        </w:rPr>
      </w:pPr>
      <w:r w:rsidRPr="00800386">
        <w:rPr>
          <w:b/>
          <w:bCs/>
          <w:i/>
          <w:iCs/>
          <w:sz w:val="20"/>
          <w:szCs w:val="20"/>
        </w:rPr>
        <w:t>1. Our biggest </w:t>
      </w:r>
      <w:r w:rsidRPr="00800386">
        <w:rPr>
          <w:b/>
          <w:bCs/>
          <w:i/>
          <w:iCs/>
          <w:sz w:val="20"/>
          <w:szCs w:val="20"/>
          <w:u w:val="single"/>
        </w:rPr>
        <w:t>sins</w:t>
      </w:r>
      <w:r w:rsidRPr="00800386">
        <w:rPr>
          <w:b/>
          <w:bCs/>
          <w:i/>
          <w:iCs/>
          <w:sz w:val="20"/>
          <w:szCs w:val="20"/>
        </w:rPr>
        <w:t> are not too big for God's </w:t>
      </w:r>
      <w:r w:rsidRPr="00800386">
        <w:rPr>
          <w:b/>
          <w:bCs/>
          <w:i/>
          <w:iCs/>
          <w:sz w:val="20"/>
          <w:szCs w:val="20"/>
          <w:u w:val="single"/>
        </w:rPr>
        <w:t>grace</w:t>
      </w:r>
      <w:r w:rsidRPr="00800386">
        <w:rPr>
          <w:b/>
          <w:bCs/>
          <w:i/>
          <w:iCs/>
          <w:sz w:val="20"/>
          <w:szCs w:val="20"/>
        </w:rPr>
        <w:t>. </w:t>
      </w:r>
    </w:p>
    <w:p w14:paraId="61B75614" w14:textId="77777777" w:rsidR="002C6D90" w:rsidRPr="00800386" w:rsidRDefault="002C6D90" w:rsidP="002C6D90">
      <w:pPr>
        <w:jc w:val="left"/>
        <w:rPr>
          <w:i/>
          <w:iCs/>
          <w:sz w:val="20"/>
          <w:szCs w:val="20"/>
        </w:rPr>
      </w:pPr>
    </w:p>
    <w:p w14:paraId="516E391F" w14:textId="77777777" w:rsidR="002C6D90" w:rsidRPr="00800386" w:rsidRDefault="002C6D90" w:rsidP="002C6D90">
      <w:pPr>
        <w:jc w:val="left"/>
        <w:rPr>
          <w:i/>
          <w:iCs/>
          <w:sz w:val="20"/>
          <w:szCs w:val="20"/>
        </w:rPr>
      </w:pPr>
      <w:r w:rsidRPr="00800386">
        <w:rPr>
          <w:i/>
          <w:iCs/>
          <w:sz w:val="20"/>
          <w:szCs w:val="20"/>
        </w:rPr>
        <w:t>But if we confess our sins to him, he is faithful and just to forgive us our sins and to cleanse us from all wickedness. 1 John 1:9 (NLT)</w:t>
      </w:r>
    </w:p>
    <w:p w14:paraId="0C923DC5" w14:textId="77777777" w:rsidR="002C6D90" w:rsidRPr="00800386" w:rsidRDefault="002C6D90" w:rsidP="002C6D90">
      <w:pPr>
        <w:jc w:val="left"/>
        <w:rPr>
          <w:i/>
          <w:iCs/>
          <w:sz w:val="20"/>
          <w:szCs w:val="20"/>
        </w:rPr>
      </w:pPr>
    </w:p>
    <w:p w14:paraId="61586A6F" w14:textId="77777777" w:rsidR="002C6D90" w:rsidRPr="00800386" w:rsidRDefault="002C6D90" w:rsidP="002C6D90">
      <w:pPr>
        <w:jc w:val="left"/>
        <w:rPr>
          <w:i/>
          <w:iCs/>
          <w:sz w:val="20"/>
          <w:szCs w:val="20"/>
        </w:rPr>
      </w:pPr>
      <w:r w:rsidRPr="00800386">
        <w:rPr>
          <w:i/>
          <w:iCs/>
          <w:sz w:val="20"/>
          <w:szCs w:val="20"/>
        </w:rPr>
        <w:t>I’ll wipe the slate clean for each of them. I’ll forget they ever sinned!” God’s Decree. Jeremiah 31:34 (MSG)</w:t>
      </w:r>
    </w:p>
    <w:p w14:paraId="17F80330" w14:textId="77777777" w:rsidR="002C6D90" w:rsidRPr="00800386" w:rsidRDefault="002C6D90" w:rsidP="002C6D90">
      <w:pPr>
        <w:jc w:val="left"/>
        <w:rPr>
          <w:i/>
          <w:iCs/>
          <w:sz w:val="20"/>
          <w:szCs w:val="20"/>
        </w:rPr>
      </w:pPr>
    </w:p>
    <w:p w14:paraId="3A0F41F2" w14:textId="77777777" w:rsidR="002C6D90" w:rsidRPr="00800386" w:rsidRDefault="002C6D90" w:rsidP="002C6D90">
      <w:pPr>
        <w:jc w:val="left"/>
        <w:rPr>
          <w:i/>
          <w:iCs/>
          <w:sz w:val="20"/>
          <w:szCs w:val="20"/>
        </w:rPr>
      </w:pPr>
      <w:r w:rsidRPr="00800386">
        <w:rPr>
          <w:i/>
          <w:iCs/>
          <w:sz w:val="20"/>
          <w:szCs w:val="20"/>
        </w:rPr>
        <w:t>One of the brightest truths that shines through Jonah’s prayer is that neither circumstances nor place puts the repentant sinner beyond the reach of a merciful God.</w:t>
      </w:r>
    </w:p>
    <w:p w14:paraId="7661C10B" w14:textId="77777777" w:rsidR="002C6D90" w:rsidRPr="00800386" w:rsidRDefault="002C6D90" w:rsidP="002C6D90">
      <w:pPr>
        <w:jc w:val="left"/>
        <w:rPr>
          <w:i/>
          <w:iCs/>
          <w:sz w:val="20"/>
          <w:szCs w:val="20"/>
        </w:rPr>
      </w:pPr>
      <w:r w:rsidRPr="00800386">
        <w:rPr>
          <w:i/>
          <w:iCs/>
          <w:sz w:val="20"/>
          <w:szCs w:val="20"/>
        </w:rPr>
        <w:br/>
      </w:r>
      <w:r w:rsidRPr="00800386">
        <w:rPr>
          <w:b/>
          <w:bCs/>
          <w:i/>
          <w:iCs/>
          <w:sz w:val="20"/>
          <w:szCs w:val="20"/>
        </w:rPr>
        <w:t>2. We are not what we</w:t>
      </w:r>
      <w:r w:rsidRPr="00800386">
        <w:rPr>
          <w:b/>
          <w:bCs/>
          <w:i/>
          <w:iCs/>
          <w:sz w:val="20"/>
          <w:szCs w:val="20"/>
          <w:u w:val="single"/>
        </w:rPr>
        <w:t> have done</w:t>
      </w:r>
      <w:r w:rsidRPr="00800386">
        <w:rPr>
          <w:b/>
          <w:bCs/>
          <w:i/>
          <w:iCs/>
          <w:sz w:val="20"/>
          <w:szCs w:val="20"/>
        </w:rPr>
        <w:t>, we are who God says </w:t>
      </w:r>
      <w:r w:rsidRPr="00800386">
        <w:rPr>
          <w:b/>
          <w:bCs/>
          <w:i/>
          <w:iCs/>
          <w:sz w:val="20"/>
          <w:szCs w:val="20"/>
          <w:u w:val="single"/>
        </w:rPr>
        <w:t>we are</w:t>
      </w:r>
      <w:r w:rsidRPr="00800386">
        <w:rPr>
          <w:b/>
          <w:bCs/>
          <w:i/>
          <w:iCs/>
          <w:sz w:val="20"/>
          <w:szCs w:val="20"/>
        </w:rPr>
        <w:t>. </w:t>
      </w:r>
    </w:p>
    <w:p w14:paraId="1F37C4ED" w14:textId="77777777" w:rsidR="002C6D90" w:rsidRPr="00800386" w:rsidRDefault="002C6D90" w:rsidP="002C6D90">
      <w:pPr>
        <w:jc w:val="left"/>
        <w:rPr>
          <w:i/>
          <w:iCs/>
          <w:sz w:val="20"/>
          <w:szCs w:val="20"/>
        </w:rPr>
      </w:pPr>
    </w:p>
    <w:p w14:paraId="398A6A60" w14:textId="77777777" w:rsidR="002C6D90" w:rsidRPr="00800386" w:rsidRDefault="002C6D90" w:rsidP="002C6D90">
      <w:pPr>
        <w:jc w:val="left"/>
        <w:rPr>
          <w:i/>
          <w:iCs/>
          <w:sz w:val="20"/>
          <w:szCs w:val="20"/>
        </w:rPr>
      </w:pPr>
      <w:r w:rsidRPr="00800386">
        <w:rPr>
          <w:i/>
          <w:iCs/>
          <w:sz w:val="20"/>
          <w:szCs w:val="20"/>
        </w:rPr>
        <w:t>This means that anyone who belongs to Christ has become a new person. The old life is gone; a new life has begun! 2 Corinthians 5:17 (NLT)</w:t>
      </w:r>
    </w:p>
    <w:p w14:paraId="0E1FBA26" w14:textId="77777777" w:rsidR="002C6D90" w:rsidRPr="00800386" w:rsidRDefault="002C6D90" w:rsidP="002C6D90">
      <w:pPr>
        <w:jc w:val="left"/>
        <w:rPr>
          <w:i/>
          <w:iCs/>
          <w:sz w:val="20"/>
          <w:szCs w:val="20"/>
        </w:rPr>
      </w:pPr>
    </w:p>
    <w:p w14:paraId="5E0A6232" w14:textId="77777777" w:rsidR="002C6D90" w:rsidRPr="00800386" w:rsidRDefault="002C6D90" w:rsidP="002C6D90">
      <w:pPr>
        <w:jc w:val="left"/>
        <w:rPr>
          <w:i/>
          <w:iCs/>
          <w:sz w:val="20"/>
          <w:szCs w:val="20"/>
        </w:rPr>
      </w:pPr>
      <w:r w:rsidRPr="00800386">
        <w:rPr>
          <w:b/>
          <w:bCs/>
          <w:i/>
          <w:iCs/>
          <w:sz w:val="20"/>
          <w:szCs w:val="20"/>
          <w:u w:val="single"/>
        </w:rPr>
        <w:t>Sin is an event; it is never, ever a person ever.</w:t>
      </w:r>
    </w:p>
    <w:p w14:paraId="4F6609AE" w14:textId="77777777" w:rsidR="002C6D90" w:rsidRPr="00800386" w:rsidRDefault="002C6D90" w:rsidP="002C6D90">
      <w:pPr>
        <w:jc w:val="left"/>
        <w:rPr>
          <w:i/>
          <w:iCs/>
          <w:sz w:val="20"/>
          <w:szCs w:val="20"/>
        </w:rPr>
      </w:pPr>
    </w:p>
    <w:p w14:paraId="46FC9567" w14:textId="3A488AF0" w:rsidR="002C6D90" w:rsidRPr="00800386" w:rsidRDefault="002C6D90" w:rsidP="002C6D90">
      <w:pPr>
        <w:jc w:val="left"/>
        <w:rPr>
          <w:i/>
          <w:iCs/>
          <w:sz w:val="20"/>
          <w:szCs w:val="20"/>
        </w:rPr>
      </w:pPr>
      <w:r w:rsidRPr="00800386">
        <w:rPr>
          <w:b/>
          <w:bCs/>
          <w:i/>
          <w:iCs/>
          <w:sz w:val="20"/>
          <w:szCs w:val="20"/>
        </w:rPr>
        <w:t>3. We cannot change </w:t>
      </w:r>
      <w:r w:rsidRPr="00800386">
        <w:rPr>
          <w:b/>
          <w:bCs/>
          <w:i/>
          <w:iCs/>
          <w:sz w:val="20"/>
          <w:szCs w:val="20"/>
          <w:u w:val="single"/>
        </w:rPr>
        <w:t>our past</w:t>
      </w:r>
      <w:r w:rsidRPr="00800386">
        <w:rPr>
          <w:b/>
          <w:bCs/>
          <w:i/>
          <w:iCs/>
          <w:sz w:val="20"/>
          <w:szCs w:val="20"/>
        </w:rPr>
        <w:t>, but Christ can change </w:t>
      </w:r>
      <w:r w:rsidRPr="00800386">
        <w:rPr>
          <w:b/>
          <w:bCs/>
          <w:i/>
          <w:iCs/>
          <w:sz w:val="20"/>
          <w:szCs w:val="20"/>
          <w:u w:val="single"/>
        </w:rPr>
        <w:t>our future</w:t>
      </w:r>
      <w:r w:rsidRPr="00800386">
        <w:rPr>
          <w:b/>
          <w:bCs/>
          <w:i/>
          <w:iCs/>
          <w:sz w:val="20"/>
          <w:szCs w:val="20"/>
        </w:rPr>
        <w:t>.</w:t>
      </w:r>
      <w:r w:rsidRPr="00800386">
        <w:rPr>
          <w:i/>
          <w:iCs/>
          <w:sz w:val="20"/>
          <w:szCs w:val="20"/>
        </w:rPr>
        <w:t> </w:t>
      </w:r>
    </w:p>
    <w:p w14:paraId="62FC69BB" w14:textId="77777777" w:rsidR="002C6D90" w:rsidRPr="00800386" w:rsidRDefault="002C6D90" w:rsidP="002C6D90">
      <w:pPr>
        <w:jc w:val="left"/>
        <w:rPr>
          <w:i/>
          <w:iCs/>
          <w:sz w:val="20"/>
          <w:szCs w:val="20"/>
        </w:rPr>
      </w:pPr>
    </w:p>
    <w:p w14:paraId="0871188F" w14:textId="77777777" w:rsidR="002C6D90" w:rsidRPr="00800386" w:rsidRDefault="002C6D90" w:rsidP="002C6D90">
      <w:pPr>
        <w:jc w:val="left"/>
        <w:rPr>
          <w:i/>
          <w:iCs/>
          <w:sz w:val="20"/>
          <w:szCs w:val="20"/>
        </w:rPr>
      </w:pPr>
      <w:r w:rsidRPr="00800386">
        <w:rPr>
          <w:i/>
          <w:iCs/>
          <w:sz w:val="20"/>
          <w:szCs w:val="20"/>
          <w:vertAlign w:val="superscript"/>
        </w:rPr>
        <w:t> </w:t>
      </w:r>
      <w:r w:rsidRPr="00800386">
        <w:rPr>
          <w:i/>
          <w:iCs/>
          <w:sz w:val="20"/>
          <w:szCs w:val="20"/>
        </w:rPr>
        <w:t>I don’t mean to say that I have already achieved these things or that I have already reached perfection. But I press on to possess that perfection for which Christ Jesus first possessed me. No, dear brothers and sisters, I have not achieved it, but I focus on this one thing: Forgetting the past and looking forward to what lies ahead, I press on to reach the end of the race and receive the heavenly prize for which God, through Christ Jesus, is calling us. Philippians 3:12-14 (NLT)</w:t>
      </w:r>
    </w:p>
    <w:p w14:paraId="75C7CF75" w14:textId="77777777" w:rsidR="002C6D90" w:rsidRPr="00800386" w:rsidRDefault="002C6D90" w:rsidP="002C6D90">
      <w:pPr>
        <w:jc w:val="left"/>
        <w:rPr>
          <w:i/>
          <w:iCs/>
          <w:sz w:val="20"/>
          <w:szCs w:val="20"/>
        </w:rPr>
      </w:pPr>
    </w:p>
    <w:p w14:paraId="0D6EAD79" w14:textId="77777777" w:rsidR="002C6D90" w:rsidRPr="00800386" w:rsidRDefault="002C6D90" w:rsidP="002C6D90">
      <w:pPr>
        <w:jc w:val="left"/>
        <w:rPr>
          <w:i/>
          <w:iCs/>
          <w:sz w:val="20"/>
          <w:szCs w:val="20"/>
        </w:rPr>
      </w:pPr>
      <w:r w:rsidRPr="00800386">
        <w:rPr>
          <w:i/>
          <w:iCs/>
          <w:sz w:val="20"/>
          <w:szCs w:val="20"/>
        </w:rPr>
        <w:t>I will say, "Salvation comes from the LORD." Jonah 2:9</w:t>
      </w:r>
    </w:p>
    <w:p w14:paraId="6A01B912" w14:textId="77777777" w:rsidR="002C6D90" w:rsidRPr="00800386" w:rsidRDefault="002C6D90" w:rsidP="002C6D90">
      <w:pPr>
        <w:jc w:val="left"/>
        <w:rPr>
          <w:i/>
          <w:iCs/>
          <w:sz w:val="20"/>
          <w:szCs w:val="20"/>
        </w:rPr>
      </w:pPr>
    </w:p>
    <w:p w14:paraId="08EDA594" w14:textId="77777777" w:rsidR="002C6D90" w:rsidRPr="00800386" w:rsidRDefault="002C6D90" w:rsidP="002C6D90">
      <w:pPr>
        <w:jc w:val="left"/>
        <w:rPr>
          <w:i/>
          <w:iCs/>
          <w:sz w:val="20"/>
          <w:szCs w:val="20"/>
        </w:rPr>
      </w:pPr>
      <w:r w:rsidRPr="00800386">
        <w:rPr>
          <w:i/>
          <w:iCs/>
          <w:sz w:val="20"/>
          <w:szCs w:val="20"/>
        </w:rPr>
        <w:t>Jonah, you can't change your past, but God still has a future for you.</w:t>
      </w:r>
    </w:p>
    <w:p w14:paraId="1FF5D085" w14:textId="77777777" w:rsidR="002C6D90" w:rsidRPr="00800386" w:rsidRDefault="002C6D90" w:rsidP="002C6D90">
      <w:pPr>
        <w:numPr>
          <w:ilvl w:val="0"/>
          <w:numId w:val="35"/>
        </w:numPr>
        <w:jc w:val="left"/>
        <w:rPr>
          <w:i/>
          <w:iCs/>
          <w:sz w:val="20"/>
          <w:szCs w:val="20"/>
        </w:rPr>
      </w:pPr>
      <w:r w:rsidRPr="00800386">
        <w:rPr>
          <w:i/>
          <w:iCs/>
          <w:sz w:val="20"/>
          <w:szCs w:val="20"/>
        </w:rPr>
        <w:t>Salvation in Hebrew - yeshua transliterated in Greek is Jesus</w:t>
      </w:r>
    </w:p>
    <w:p w14:paraId="344D492C" w14:textId="77777777" w:rsidR="002C6D90" w:rsidRPr="00800386" w:rsidRDefault="002C6D90" w:rsidP="002C6D90">
      <w:pPr>
        <w:numPr>
          <w:ilvl w:val="0"/>
          <w:numId w:val="35"/>
        </w:numPr>
        <w:jc w:val="left"/>
        <w:rPr>
          <w:i/>
          <w:iCs/>
          <w:sz w:val="20"/>
          <w:szCs w:val="20"/>
        </w:rPr>
      </w:pPr>
      <w:r w:rsidRPr="00800386">
        <w:rPr>
          <w:i/>
          <w:iCs/>
          <w:sz w:val="20"/>
          <w:szCs w:val="20"/>
        </w:rPr>
        <w:t>Salvation comes from God</w:t>
      </w:r>
    </w:p>
    <w:p w14:paraId="13FCE212" w14:textId="77777777" w:rsidR="002C6D90" w:rsidRPr="00800386" w:rsidRDefault="002C6D90" w:rsidP="002C6D90">
      <w:pPr>
        <w:jc w:val="left"/>
        <w:rPr>
          <w:i/>
          <w:iCs/>
          <w:sz w:val="20"/>
          <w:szCs w:val="20"/>
        </w:rPr>
      </w:pPr>
    </w:p>
    <w:p w14:paraId="67799225" w14:textId="77777777" w:rsidR="002C6D90" w:rsidRPr="00800386" w:rsidRDefault="002C6D90" w:rsidP="002C6D90">
      <w:pPr>
        <w:jc w:val="left"/>
        <w:rPr>
          <w:b/>
          <w:bCs/>
          <w:i/>
          <w:iCs/>
          <w:sz w:val="20"/>
          <w:szCs w:val="20"/>
        </w:rPr>
      </w:pPr>
      <w:r w:rsidRPr="00800386">
        <w:rPr>
          <w:b/>
          <w:bCs/>
          <w:i/>
          <w:iCs/>
          <w:sz w:val="20"/>
          <w:szCs w:val="20"/>
        </w:rPr>
        <w:t>F. HOW CAN WE ALL LIVE THIS OUT TOGETHER?</w:t>
      </w:r>
    </w:p>
    <w:p w14:paraId="3DE88BD4" w14:textId="77777777" w:rsidR="002C6D90" w:rsidRPr="00800386" w:rsidRDefault="002C6D90" w:rsidP="002C6D90">
      <w:pPr>
        <w:jc w:val="left"/>
        <w:rPr>
          <w:i/>
          <w:iCs/>
          <w:sz w:val="20"/>
          <w:szCs w:val="20"/>
        </w:rPr>
      </w:pPr>
    </w:p>
    <w:p w14:paraId="43E4FE7C" w14:textId="77777777" w:rsidR="00800386" w:rsidRDefault="002C6D90" w:rsidP="000B3059">
      <w:pPr>
        <w:jc w:val="left"/>
        <w:rPr>
          <w:i/>
          <w:iCs/>
          <w:sz w:val="20"/>
          <w:szCs w:val="20"/>
        </w:rPr>
      </w:pPr>
      <w:r w:rsidRPr="00800386">
        <w:rPr>
          <w:i/>
          <w:iCs/>
          <w:sz w:val="20"/>
          <w:szCs w:val="20"/>
        </w:rPr>
        <w:t>(Close with several statements about what could happen in your community, your church, or the world if everybody embraced that particular truth.)</w:t>
      </w:r>
    </w:p>
    <w:p w14:paraId="79AAC6BB" w14:textId="781765A2" w:rsidR="002C6D90" w:rsidRDefault="00000000" w:rsidP="000B3059">
      <w:pPr>
        <w:jc w:val="left"/>
        <w:rPr>
          <w:i/>
          <w:iCs/>
          <w:sz w:val="20"/>
          <w:szCs w:val="20"/>
        </w:rPr>
      </w:pPr>
      <w:r>
        <w:rPr>
          <w:i/>
          <w:iCs/>
          <w:sz w:val="20"/>
          <w:szCs w:val="20"/>
        </w:rPr>
        <w:pict w14:anchorId="3615A994">
          <v:rect id="_x0000_i1030" style="width:0;height:1.5pt" o:hralign="center" o:hrstd="t" o:hr="t" fillcolor="#a0a0a0" stroked="f"/>
        </w:pict>
      </w:r>
    </w:p>
    <w:p w14:paraId="67A8DC2C" w14:textId="77777777" w:rsidR="002C6D90" w:rsidRPr="00800386" w:rsidRDefault="002C6D90" w:rsidP="002C6D90">
      <w:pPr>
        <w:jc w:val="left"/>
        <w:rPr>
          <w:i/>
          <w:iCs/>
          <w:sz w:val="20"/>
          <w:szCs w:val="20"/>
        </w:rPr>
      </w:pPr>
      <w:r w:rsidRPr="00800386">
        <w:rPr>
          <w:i/>
          <w:iCs/>
          <w:sz w:val="20"/>
          <w:szCs w:val="20"/>
        </w:rPr>
        <w:t>Sermon: Faith and Second Chances</w:t>
      </w:r>
    </w:p>
    <w:p w14:paraId="5413737A" w14:textId="77777777" w:rsidR="002C6D90" w:rsidRPr="00800386" w:rsidRDefault="002C6D90" w:rsidP="002C6D90">
      <w:pPr>
        <w:jc w:val="left"/>
        <w:rPr>
          <w:i/>
          <w:iCs/>
          <w:sz w:val="20"/>
          <w:szCs w:val="20"/>
        </w:rPr>
      </w:pPr>
      <w:r w:rsidRPr="00800386">
        <w:rPr>
          <w:i/>
          <w:iCs/>
          <w:sz w:val="20"/>
          <w:szCs w:val="20"/>
        </w:rPr>
        <w:t>Scripture: Jonah 3</w:t>
      </w:r>
    </w:p>
    <w:p w14:paraId="0941F3F4" w14:textId="77777777" w:rsidR="002C6D90" w:rsidRPr="00800386" w:rsidRDefault="002C6D90" w:rsidP="002C6D90">
      <w:pPr>
        <w:jc w:val="left"/>
        <w:rPr>
          <w:i/>
          <w:iCs/>
          <w:sz w:val="20"/>
          <w:szCs w:val="20"/>
        </w:rPr>
      </w:pPr>
      <w:r w:rsidRPr="00800386">
        <w:rPr>
          <w:i/>
          <w:iCs/>
          <w:sz w:val="20"/>
          <w:szCs w:val="20"/>
        </w:rPr>
        <w:t>Series: Real Life Faith</w:t>
      </w:r>
    </w:p>
    <w:p w14:paraId="423888F2" w14:textId="77777777" w:rsidR="002C6D90" w:rsidRPr="00800386" w:rsidRDefault="002C6D90" w:rsidP="002C6D90">
      <w:pPr>
        <w:jc w:val="left"/>
        <w:rPr>
          <w:i/>
          <w:iCs/>
          <w:sz w:val="20"/>
          <w:szCs w:val="20"/>
        </w:rPr>
      </w:pPr>
      <w:r w:rsidRPr="00800386">
        <w:rPr>
          <w:i/>
          <w:iCs/>
          <w:sz w:val="20"/>
          <w:szCs w:val="20"/>
        </w:rPr>
        <w:t>Subject: second chance</w:t>
      </w:r>
    </w:p>
    <w:p w14:paraId="0DEA7353" w14:textId="77777777" w:rsidR="002C6D90" w:rsidRPr="00800386" w:rsidRDefault="002C6D90" w:rsidP="002C6D90">
      <w:pPr>
        <w:jc w:val="left"/>
        <w:rPr>
          <w:i/>
          <w:iCs/>
          <w:sz w:val="20"/>
          <w:szCs w:val="20"/>
        </w:rPr>
      </w:pPr>
    </w:p>
    <w:p w14:paraId="7656EE99" w14:textId="77777777" w:rsidR="002C6D90" w:rsidRPr="00800386" w:rsidRDefault="002C6D90" w:rsidP="002C6D90">
      <w:pPr>
        <w:jc w:val="left"/>
        <w:rPr>
          <w:b/>
          <w:bCs/>
          <w:i/>
          <w:iCs/>
          <w:sz w:val="20"/>
          <w:szCs w:val="20"/>
        </w:rPr>
      </w:pPr>
      <w:r w:rsidRPr="00800386">
        <w:rPr>
          <w:b/>
          <w:bCs/>
          <w:i/>
          <w:iCs/>
          <w:sz w:val="20"/>
          <w:szCs w:val="20"/>
        </w:rPr>
        <w:t>A. INTRODUCTION</w:t>
      </w:r>
    </w:p>
    <w:p w14:paraId="000C4D4F" w14:textId="77777777" w:rsidR="002C6D90" w:rsidRPr="00800386" w:rsidRDefault="002C6D90" w:rsidP="002C6D90">
      <w:pPr>
        <w:jc w:val="left"/>
        <w:rPr>
          <w:i/>
          <w:iCs/>
          <w:sz w:val="20"/>
          <w:szCs w:val="20"/>
        </w:rPr>
      </w:pPr>
    </w:p>
    <w:p w14:paraId="72FE8E90" w14:textId="77777777" w:rsidR="002C6D90" w:rsidRPr="00800386" w:rsidRDefault="002C6D90" w:rsidP="002C6D90">
      <w:pPr>
        <w:jc w:val="left"/>
        <w:rPr>
          <w:i/>
          <w:iCs/>
          <w:sz w:val="20"/>
          <w:szCs w:val="20"/>
        </w:rPr>
      </w:pPr>
      <w:r w:rsidRPr="00800386">
        <w:rPr>
          <w:i/>
          <w:iCs/>
          <w:sz w:val="20"/>
          <w:szCs w:val="20"/>
        </w:rPr>
        <w:t>We are continuing our series about real life faith and we have parked ourselves in the book of Jonah.</w:t>
      </w:r>
    </w:p>
    <w:p w14:paraId="2AB0135D" w14:textId="77777777" w:rsidR="002C6D90" w:rsidRPr="00800386" w:rsidRDefault="002C6D90" w:rsidP="002C6D90">
      <w:pPr>
        <w:jc w:val="left"/>
        <w:rPr>
          <w:i/>
          <w:iCs/>
          <w:sz w:val="20"/>
          <w:szCs w:val="20"/>
        </w:rPr>
      </w:pPr>
    </w:p>
    <w:p w14:paraId="3FE3B160" w14:textId="77777777" w:rsidR="002C6D90" w:rsidRPr="00800386" w:rsidRDefault="002C6D90" w:rsidP="002C6D90">
      <w:pPr>
        <w:jc w:val="left"/>
        <w:rPr>
          <w:b/>
          <w:bCs/>
          <w:i/>
          <w:iCs/>
          <w:sz w:val="20"/>
          <w:szCs w:val="20"/>
        </w:rPr>
      </w:pPr>
      <w:r w:rsidRPr="00800386">
        <w:rPr>
          <w:b/>
          <w:bCs/>
          <w:i/>
          <w:iCs/>
          <w:sz w:val="20"/>
          <w:szCs w:val="20"/>
        </w:rPr>
        <w:t>B. HOW DO I STRUGGLE WITH THIS?</w:t>
      </w:r>
    </w:p>
    <w:p w14:paraId="1D187A82" w14:textId="77777777" w:rsidR="002C6D90" w:rsidRPr="00800386" w:rsidRDefault="002C6D90" w:rsidP="002C6D90">
      <w:pPr>
        <w:jc w:val="left"/>
        <w:rPr>
          <w:i/>
          <w:iCs/>
          <w:sz w:val="20"/>
          <w:szCs w:val="20"/>
        </w:rPr>
      </w:pPr>
    </w:p>
    <w:p w14:paraId="644AB6B2" w14:textId="77777777" w:rsidR="00B8631F" w:rsidRPr="00800386" w:rsidRDefault="00B8631F" w:rsidP="00B8631F">
      <w:pPr>
        <w:jc w:val="left"/>
        <w:rPr>
          <w:i/>
          <w:iCs/>
          <w:sz w:val="20"/>
          <w:szCs w:val="20"/>
        </w:rPr>
      </w:pPr>
      <w:r w:rsidRPr="00800386">
        <w:rPr>
          <w:i/>
          <w:iCs/>
          <w:sz w:val="20"/>
          <w:szCs w:val="20"/>
        </w:rPr>
        <w:t>(Here, the communicator introduces a dilemma they have faced or are currently facing.)</w:t>
      </w:r>
    </w:p>
    <w:p w14:paraId="214FC566" w14:textId="77777777" w:rsidR="00B8631F" w:rsidRPr="00800386" w:rsidRDefault="00B8631F" w:rsidP="00B8631F">
      <w:pPr>
        <w:jc w:val="left"/>
        <w:rPr>
          <w:i/>
          <w:iCs/>
          <w:sz w:val="20"/>
          <w:szCs w:val="20"/>
        </w:rPr>
      </w:pPr>
    </w:p>
    <w:p w14:paraId="5C3234EC" w14:textId="77777777" w:rsidR="002C6D90" w:rsidRPr="00800386" w:rsidRDefault="002C6D90" w:rsidP="002C6D90">
      <w:pPr>
        <w:jc w:val="left"/>
        <w:rPr>
          <w:b/>
          <w:bCs/>
          <w:i/>
          <w:iCs/>
          <w:sz w:val="20"/>
          <w:szCs w:val="20"/>
        </w:rPr>
      </w:pPr>
      <w:r w:rsidRPr="00800386">
        <w:rPr>
          <w:b/>
          <w:bCs/>
          <w:i/>
          <w:iCs/>
          <w:sz w:val="20"/>
          <w:szCs w:val="20"/>
        </w:rPr>
        <w:t>C. HOW DO WE ALL STRUGGLE WITH THIS?</w:t>
      </w:r>
    </w:p>
    <w:p w14:paraId="0D251ECC" w14:textId="77777777" w:rsidR="002C6D90" w:rsidRPr="00800386" w:rsidRDefault="002C6D90" w:rsidP="002C6D90">
      <w:pPr>
        <w:jc w:val="left"/>
        <w:rPr>
          <w:i/>
          <w:iCs/>
          <w:sz w:val="20"/>
          <w:szCs w:val="20"/>
        </w:rPr>
      </w:pPr>
    </w:p>
    <w:p w14:paraId="1BC8F02A" w14:textId="77777777" w:rsidR="00B8631F" w:rsidRPr="00800386" w:rsidRDefault="00B8631F" w:rsidP="00B8631F">
      <w:pPr>
        <w:jc w:val="left"/>
        <w:rPr>
          <w:i/>
          <w:iCs/>
          <w:sz w:val="20"/>
          <w:szCs w:val="20"/>
        </w:rPr>
      </w:pPr>
      <w:r w:rsidRPr="00800386">
        <w:rPr>
          <w:i/>
          <w:iCs/>
          <w:sz w:val="20"/>
          <w:szCs w:val="20"/>
        </w:rPr>
        <w:t>(Find common ground with your audience around the same or a similar dilemma.)</w:t>
      </w:r>
    </w:p>
    <w:p w14:paraId="64BC96D7" w14:textId="77777777" w:rsidR="00B8631F" w:rsidRPr="00800386" w:rsidRDefault="00B8631F" w:rsidP="002C6D90">
      <w:pPr>
        <w:jc w:val="left"/>
        <w:rPr>
          <w:i/>
          <w:iCs/>
          <w:sz w:val="20"/>
          <w:szCs w:val="20"/>
        </w:rPr>
      </w:pPr>
    </w:p>
    <w:p w14:paraId="4EF0DB65" w14:textId="77777777" w:rsidR="002C6D90" w:rsidRPr="00800386" w:rsidRDefault="002C6D90" w:rsidP="002C6D90">
      <w:pPr>
        <w:jc w:val="left"/>
        <w:rPr>
          <w:b/>
          <w:bCs/>
          <w:i/>
          <w:iCs/>
          <w:sz w:val="20"/>
          <w:szCs w:val="20"/>
        </w:rPr>
      </w:pPr>
      <w:r w:rsidRPr="00800386">
        <w:rPr>
          <w:b/>
          <w:bCs/>
          <w:i/>
          <w:iCs/>
          <w:sz w:val="20"/>
          <w:szCs w:val="20"/>
        </w:rPr>
        <w:t>D. WHAT DOES THE BIBLE SAY ABOUT THIS?</w:t>
      </w:r>
    </w:p>
    <w:p w14:paraId="091D9B7E" w14:textId="77777777" w:rsidR="002C6D90" w:rsidRPr="00800386" w:rsidRDefault="002C6D90" w:rsidP="002C6D90">
      <w:pPr>
        <w:jc w:val="left"/>
        <w:rPr>
          <w:i/>
          <w:iCs/>
          <w:sz w:val="20"/>
          <w:szCs w:val="20"/>
        </w:rPr>
      </w:pPr>
    </w:p>
    <w:p w14:paraId="0315AE5F" w14:textId="77777777" w:rsidR="00B8631F" w:rsidRPr="00800386" w:rsidRDefault="00B8631F" w:rsidP="00B8631F">
      <w:pPr>
        <w:jc w:val="left"/>
        <w:rPr>
          <w:i/>
          <w:iCs/>
          <w:sz w:val="20"/>
          <w:szCs w:val="20"/>
        </w:rPr>
      </w:pPr>
      <w:r w:rsidRPr="00800386">
        <w:rPr>
          <w:i/>
          <w:iCs/>
          <w:sz w:val="20"/>
          <w:szCs w:val="20"/>
        </w:rPr>
        <w:t>(Transition to the text to discover what God says about the tension or question you’ve introduced.)</w:t>
      </w:r>
    </w:p>
    <w:p w14:paraId="77DA4CA5" w14:textId="77777777" w:rsidR="00B8631F" w:rsidRPr="00800386" w:rsidRDefault="00B8631F" w:rsidP="002C6D90">
      <w:pPr>
        <w:jc w:val="left"/>
        <w:rPr>
          <w:i/>
          <w:iCs/>
          <w:sz w:val="20"/>
          <w:szCs w:val="20"/>
        </w:rPr>
      </w:pPr>
    </w:p>
    <w:p w14:paraId="4FE2F688" w14:textId="77777777" w:rsidR="002C6D90" w:rsidRPr="00800386" w:rsidRDefault="002C6D90" w:rsidP="002C6D90">
      <w:pPr>
        <w:jc w:val="left"/>
        <w:rPr>
          <w:i/>
          <w:iCs/>
          <w:sz w:val="20"/>
          <w:szCs w:val="20"/>
        </w:rPr>
      </w:pPr>
      <w:r w:rsidRPr="00800386">
        <w:rPr>
          <w:i/>
          <w:iCs/>
          <w:sz w:val="20"/>
          <w:szCs w:val="20"/>
        </w:rPr>
        <w:t>Here we are in the third week of our series on Real Life Faith</w:t>
      </w:r>
    </w:p>
    <w:p w14:paraId="51189D5E" w14:textId="77777777" w:rsidR="002C6D90" w:rsidRPr="00800386" w:rsidRDefault="002C6D90" w:rsidP="002C6D90">
      <w:pPr>
        <w:numPr>
          <w:ilvl w:val="0"/>
          <w:numId w:val="39"/>
        </w:numPr>
        <w:jc w:val="left"/>
        <w:rPr>
          <w:i/>
          <w:iCs/>
          <w:sz w:val="20"/>
          <w:szCs w:val="20"/>
        </w:rPr>
      </w:pPr>
      <w:r w:rsidRPr="00800386">
        <w:rPr>
          <w:i/>
          <w:iCs/>
          <w:sz w:val="20"/>
          <w:szCs w:val="20"/>
        </w:rPr>
        <w:t>we have been looking at the life of Jonah because it is an excellent example of what real life faith often looks like</w:t>
      </w:r>
    </w:p>
    <w:p w14:paraId="3859F072" w14:textId="77777777" w:rsidR="002C6D90" w:rsidRPr="00800386" w:rsidRDefault="002C6D90" w:rsidP="002C6D90">
      <w:pPr>
        <w:numPr>
          <w:ilvl w:val="0"/>
          <w:numId w:val="39"/>
        </w:numPr>
        <w:jc w:val="left"/>
        <w:rPr>
          <w:i/>
          <w:iCs/>
          <w:sz w:val="20"/>
          <w:szCs w:val="20"/>
        </w:rPr>
      </w:pPr>
      <w:r w:rsidRPr="00800386">
        <w:rPr>
          <w:i/>
          <w:iCs/>
          <w:sz w:val="20"/>
          <w:szCs w:val="20"/>
        </w:rPr>
        <w:t>Jonah is a good, religious, God fearing man - a prophet</w:t>
      </w:r>
    </w:p>
    <w:p w14:paraId="6D6A2253" w14:textId="77777777" w:rsidR="002C6D90" w:rsidRPr="00800386" w:rsidRDefault="002C6D90" w:rsidP="002C6D90">
      <w:pPr>
        <w:numPr>
          <w:ilvl w:val="0"/>
          <w:numId w:val="39"/>
        </w:numPr>
        <w:jc w:val="left"/>
        <w:rPr>
          <w:i/>
          <w:iCs/>
          <w:sz w:val="20"/>
          <w:szCs w:val="20"/>
        </w:rPr>
      </w:pPr>
      <w:r w:rsidRPr="00800386">
        <w:rPr>
          <w:i/>
          <w:iCs/>
          <w:sz w:val="20"/>
          <w:szCs w:val="20"/>
        </w:rPr>
        <w:t>It is his job to tell people what God says - that's pretty much the whole job description</w:t>
      </w:r>
    </w:p>
    <w:p w14:paraId="1BB3ACFC" w14:textId="77777777" w:rsidR="002C6D90" w:rsidRPr="00800386" w:rsidRDefault="002C6D90" w:rsidP="002C6D90">
      <w:pPr>
        <w:numPr>
          <w:ilvl w:val="0"/>
          <w:numId w:val="39"/>
        </w:numPr>
        <w:jc w:val="left"/>
        <w:rPr>
          <w:i/>
          <w:iCs/>
          <w:sz w:val="20"/>
          <w:szCs w:val="20"/>
        </w:rPr>
      </w:pPr>
      <w:r w:rsidRPr="00800386">
        <w:rPr>
          <w:i/>
          <w:iCs/>
          <w:sz w:val="20"/>
          <w:szCs w:val="20"/>
        </w:rPr>
        <w:t>but there is this one time when God tells him to do something and Jonah takes a pass</w:t>
      </w:r>
    </w:p>
    <w:p w14:paraId="57000980" w14:textId="77777777" w:rsidR="002C6D90" w:rsidRPr="00800386" w:rsidRDefault="002C6D90" w:rsidP="002C6D90">
      <w:pPr>
        <w:numPr>
          <w:ilvl w:val="0"/>
          <w:numId w:val="39"/>
        </w:numPr>
        <w:jc w:val="left"/>
        <w:rPr>
          <w:i/>
          <w:iCs/>
          <w:sz w:val="20"/>
          <w:szCs w:val="20"/>
        </w:rPr>
      </w:pPr>
      <w:r w:rsidRPr="00800386">
        <w:rPr>
          <w:i/>
          <w:iCs/>
          <w:sz w:val="20"/>
          <w:szCs w:val="20"/>
        </w:rPr>
        <w:t>he closes himself off from God and runs away</w:t>
      </w:r>
    </w:p>
    <w:p w14:paraId="3779580E" w14:textId="77777777" w:rsidR="002C6D90" w:rsidRPr="00800386" w:rsidRDefault="002C6D90" w:rsidP="002C6D90">
      <w:pPr>
        <w:numPr>
          <w:ilvl w:val="0"/>
          <w:numId w:val="39"/>
        </w:numPr>
        <w:jc w:val="left"/>
        <w:rPr>
          <w:i/>
          <w:iCs/>
          <w:sz w:val="20"/>
          <w:szCs w:val="20"/>
        </w:rPr>
      </w:pPr>
      <w:r w:rsidRPr="00800386">
        <w:rPr>
          <w:i/>
          <w:iCs/>
          <w:sz w:val="20"/>
          <w:szCs w:val="20"/>
        </w:rPr>
        <w:t>he quickly learns that you can run but you can't hide from God</w:t>
      </w:r>
    </w:p>
    <w:p w14:paraId="4533E1C9" w14:textId="77777777" w:rsidR="002C6D90" w:rsidRPr="00800386" w:rsidRDefault="002C6D90" w:rsidP="002C6D90">
      <w:pPr>
        <w:numPr>
          <w:ilvl w:val="0"/>
          <w:numId w:val="39"/>
        </w:numPr>
        <w:jc w:val="left"/>
        <w:rPr>
          <w:i/>
          <w:iCs/>
          <w:sz w:val="20"/>
          <w:szCs w:val="20"/>
        </w:rPr>
      </w:pPr>
      <w:r w:rsidRPr="00800386">
        <w:rPr>
          <w:i/>
          <w:iCs/>
          <w:sz w:val="20"/>
          <w:szCs w:val="20"/>
        </w:rPr>
        <w:t>then we have to part of the story we all remember - the big fish/whale</w:t>
      </w:r>
    </w:p>
    <w:p w14:paraId="7269A78B" w14:textId="77777777" w:rsidR="002C6D90" w:rsidRPr="00800386" w:rsidRDefault="002C6D90" w:rsidP="002C6D90">
      <w:pPr>
        <w:numPr>
          <w:ilvl w:val="0"/>
          <w:numId w:val="39"/>
        </w:numPr>
        <w:jc w:val="left"/>
        <w:rPr>
          <w:i/>
          <w:iCs/>
          <w:sz w:val="20"/>
          <w:szCs w:val="20"/>
        </w:rPr>
      </w:pPr>
      <w:r w:rsidRPr="00800386">
        <w:rPr>
          <w:i/>
          <w:iCs/>
          <w:sz w:val="20"/>
          <w:szCs w:val="20"/>
        </w:rPr>
        <w:t>it is when Jonah hit rock bottom that he reaches out to God</w:t>
      </w:r>
    </w:p>
    <w:p w14:paraId="5A4D834B" w14:textId="77777777" w:rsidR="002C6D90" w:rsidRPr="00800386" w:rsidRDefault="002C6D90" w:rsidP="002C6D90">
      <w:pPr>
        <w:numPr>
          <w:ilvl w:val="0"/>
          <w:numId w:val="39"/>
        </w:numPr>
        <w:jc w:val="left"/>
        <w:rPr>
          <w:i/>
          <w:iCs/>
          <w:sz w:val="20"/>
          <w:szCs w:val="20"/>
        </w:rPr>
      </w:pPr>
      <w:r w:rsidRPr="00800386">
        <w:rPr>
          <w:i/>
          <w:iCs/>
          <w:sz w:val="20"/>
          <w:szCs w:val="20"/>
        </w:rPr>
        <w:t>he prays for deliverance and God makes the fish vomits Jonah out</w:t>
      </w:r>
    </w:p>
    <w:p w14:paraId="6AB2C190" w14:textId="77777777" w:rsidR="002C6D90" w:rsidRPr="00800386" w:rsidRDefault="002C6D90" w:rsidP="002C6D90">
      <w:pPr>
        <w:numPr>
          <w:ilvl w:val="0"/>
          <w:numId w:val="39"/>
        </w:numPr>
        <w:jc w:val="left"/>
        <w:rPr>
          <w:i/>
          <w:iCs/>
          <w:sz w:val="20"/>
          <w:szCs w:val="20"/>
        </w:rPr>
      </w:pPr>
      <w:r w:rsidRPr="00800386">
        <w:rPr>
          <w:i/>
          <w:iCs/>
          <w:sz w:val="20"/>
          <w:szCs w:val="20"/>
        </w:rPr>
        <w:t>Jonah has received a mulligan from God</w:t>
      </w:r>
    </w:p>
    <w:p w14:paraId="66B8B20A" w14:textId="77777777" w:rsidR="002C6D90" w:rsidRPr="00800386" w:rsidRDefault="002C6D90" w:rsidP="002C6D90">
      <w:pPr>
        <w:jc w:val="left"/>
        <w:rPr>
          <w:i/>
          <w:iCs/>
          <w:sz w:val="20"/>
          <w:szCs w:val="20"/>
        </w:rPr>
      </w:pPr>
    </w:p>
    <w:p w14:paraId="569305B8" w14:textId="77777777" w:rsidR="002C6D90" w:rsidRPr="00800386" w:rsidRDefault="002C6D90" w:rsidP="002C6D90">
      <w:pPr>
        <w:jc w:val="left"/>
        <w:rPr>
          <w:i/>
          <w:iCs/>
          <w:sz w:val="20"/>
          <w:szCs w:val="20"/>
        </w:rPr>
      </w:pPr>
      <w:r w:rsidRPr="00800386">
        <w:rPr>
          <w:i/>
          <w:iCs/>
          <w:sz w:val="20"/>
          <w:szCs w:val="20"/>
        </w:rPr>
        <w:t>I like to do mind experiments about what things may have looked like in biblical stories</w:t>
      </w:r>
    </w:p>
    <w:p w14:paraId="614F46BF" w14:textId="77777777" w:rsidR="002C6D90" w:rsidRPr="00800386" w:rsidRDefault="002C6D90" w:rsidP="002C6D90">
      <w:pPr>
        <w:numPr>
          <w:ilvl w:val="0"/>
          <w:numId w:val="40"/>
        </w:numPr>
        <w:jc w:val="left"/>
        <w:rPr>
          <w:i/>
          <w:iCs/>
          <w:sz w:val="20"/>
          <w:szCs w:val="20"/>
        </w:rPr>
      </w:pPr>
      <w:r w:rsidRPr="00800386">
        <w:rPr>
          <w:i/>
          <w:iCs/>
          <w:sz w:val="20"/>
          <w:szCs w:val="20"/>
        </w:rPr>
        <w:t>When we think of being swallowed by a whale, we may think of Pinocchio - slide</w:t>
      </w:r>
    </w:p>
    <w:p w14:paraId="395A0499" w14:textId="77777777" w:rsidR="002C6D90" w:rsidRPr="00800386" w:rsidRDefault="002C6D90" w:rsidP="002C6D90">
      <w:pPr>
        <w:numPr>
          <w:ilvl w:val="0"/>
          <w:numId w:val="40"/>
        </w:numPr>
        <w:jc w:val="left"/>
        <w:rPr>
          <w:i/>
          <w:iCs/>
          <w:sz w:val="20"/>
          <w:szCs w:val="20"/>
        </w:rPr>
      </w:pPr>
      <w:r w:rsidRPr="00800386">
        <w:rPr>
          <w:i/>
          <w:iCs/>
          <w:sz w:val="20"/>
          <w:szCs w:val="20"/>
        </w:rPr>
        <w:t>Geppetto is swallowed by a whale and is sitting on his boat with a little fire going</w:t>
      </w:r>
    </w:p>
    <w:p w14:paraId="4D6F3B0C" w14:textId="77777777" w:rsidR="002C6D90" w:rsidRPr="00800386" w:rsidRDefault="002C6D90" w:rsidP="002C6D90">
      <w:pPr>
        <w:numPr>
          <w:ilvl w:val="0"/>
          <w:numId w:val="40"/>
        </w:numPr>
        <w:jc w:val="left"/>
        <w:rPr>
          <w:i/>
          <w:iCs/>
          <w:sz w:val="20"/>
          <w:szCs w:val="20"/>
        </w:rPr>
      </w:pPr>
      <w:r w:rsidRPr="00800386">
        <w:rPr>
          <w:i/>
          <w:iCs/>
          <w:sz w:val="20"/>
          <w:szCs w:val="20"/>
        </w:rPr>
        <w:t>Of course that isn't the anatomy of a whale</w:t>
      </w:r>
    </w:p>
    <w:p w14:paraId="3F39108E" w14:textId="77777777" w:rsidR="002C6D90" w:rsidRPr="00800386" w:rsidRDefault="002C6D90" w:rsidP="002C6D90">
      <w:pPr>
        <w:numPr>
          <w:ilvl w:val="0"/>
          <w:numId w:val="40"/>
        </w:numPr>
        <w:jc w:val="left"/>
        <w:rPr>
          <w:i/>
          <w:iCs/>
          <w:sz w:val="20"/>
          <w:szCs w:val="20"/>
        </w:rPr>
      </w:pPr>
      <w:r w:rsidRPr="00800386">
        <w:rPr>
          <w:i/>
          <w:iCs/>
          <w:sz w:val="20"/>
          <w:szCs w:val="20"/>
        </w:rPr>
        <w:t>Jonah has been in the digestive system of a whale for 3 days</w:t>
      </w:r>
    </w:p>
    <w:p w14:paraId="0B3CDF39" w14:textId="77777777" w:rsidR="002C6D90" w:rsidRPr="00800386" w:rsidRDefault="002C6D90" w:rsidP="002C6D90">
      <w:pPr>
        <w:numPr>
          <w:ilvl w:val="0"/>
          <w:numId w:val="40"/>
        </w:numPr>
        <w:jc w:val="left"/>
        <w:rPr>
          <w:i/>
          <w:iCs/>
          <w:sz w:val="20"/>
          <w:szCs w:val="20"/>
        </w:rPr>
      </w:pPr>
      <w:r w:rsidRPr="00800386">
        <w:rPr>
          <w:i/>
          <w:iCs/>
          <w:sz w:val="20"/>
          <w:szCs w:val="20"/>
        </w:rPr>
        <w:t>the digestive acids must have bleached out his skin and hair</w:t>
      </w:r>
    </w:p>
    <w:p w14:paraId="394C33B2" w14:textId="77777777" w:rsidR="002C6D90" w:rsidRPr="00800386" w:rsidRDefault="002C6D90" w:rsidP="002C6D90">
      <w:pPr>
        <w:numPr>
          <w:ilvl w:val="0"/>
          <w:numId w:val="40"/>
        </w:numPr>
        <w:jc w:val="left"/>
        <w:rPr>
          <w:i/>
          <w:iCs/>
          <w:sz w:val="20"/>
          <w:szCs w:val="20"/>
        </w:rPr>
      </w:pPr>
      <w:r w:rsidRPr="00800386">
        <w:rPr>
          <w:i/>
          <w:iCs/>
          <w:sz w:val="20"/>
          <w:szCs w:val="20"/>
        </w:rPr>
        <w:t>I researched "whale vomit" and discovered something called ambergris</w:t>
      </w:r>
    </w:p>
    <w:p w14:paraId="3B681106" w14:textId="77777777" w:rsidR="002C6D90" w:rsidRPr="00800386" w:rsidRDefault="002C6D90" w:rsidP="002C6D90">
      <w:pPr>
        <w:numPr>
          <w:ilvl w:val="0"/>
          <w:numId w:val="40"/>
        </w:numPr>
        <w:jc w:val="left"/>
        <w:rPr>
          <w:i/>
          <w:iCs/>
          <w:sz w:val="20"/>
          <w:szCs w:val="20"/>
        </w:rPr>
      </w:pPr>
      <w:r w:rsidRPr="00800386">
        <w:rPr>
          <w:i/>
          <w:iCs/>
          <w:sz w:val="20"/>
          <w:szCs w:val="20"/>
        </w:rPr>
        <w:t>it is described as floating gold because it is used in the perfume industry</w:t>
      </w:r>
    </w:p>
    <w:p w14:paraId="2261F975" w14:textId="77777777" w:rsidR="002C6D90" w:rsidRPr="00800386" w:rsidRDefault="002C6D90" w:rsidP="002C6D90">
      <w:pPr>
        <w:numPr>
          <w:ilvl w:val="0"/>
          <w:numId w:val="40"/>
        </w:numPr>
        <w:jc w:val="left"/>
        <w:rPr>
          <w:i/>
          <w:iCs/>
          <w:sz w:val="20"/>
          <w:szCs w:val="20"/>
        </w:rPr>
      </w:pPr>
      <w:r w:rsidRPr="00800386">
        <w:rPr>
          <w:i/>
          <w:iCs/>
          <w:sz w:val="20"/>
          <w:szCs w:val="20"/>
        </w:rPr>
        <w:t>but it smells really bad - like an outhouse during a heat wave - when it first leaves the whale</w:t>
      </w:r>
    </w:p>
    <w:p w14:paraId="23ABD506" w14:textId="77777777" w:rsidR="002C6D90" w:rsidRPr="00800386" w:rsidRDefault="002C6D90" w:rsidP="002C6D90">
      <w:pPr>
        <w:numPr>
          <w:ilvl w:val="0"/>
          <w:numId w:val="40"/>
        </w:numPr>
        <w:jc w:val="left"/>
        <w:rPr>
          <w:i/>
          <w:iCs/>
          <w:sz w:val="20"/>
          <w:szCs w:val="20"/>
        </w:rPr>
      </w:pPr>
      <w:r w:rsidRPr="00800386">
        <w:rPr>
          <w:i/>
          <w:iCs/>
          <w:sz w:val="20"/>
          <w:szCs w:val="20"/>
        </w:rPr>
        <w:t>as it dries, it takes on a perfume musky smell</w:t>
      </w:r>
    </w:p>
    <w:p w14:paraId="121800A7" w14:textId="77777777" w:rsidR="002C6D90" w:rsidRPr="00800386" w:rsidRDefault="002C6D90" w:rsidP="002C6D90">
      <w:pPr>
        <w:numPr>
          <w:ilvl w:val="0"/>
          <w:numId w:val="40"/>
        </w:numPr>
        <w:jc w:val="left"/>
        <w:rPr>
          <w:i/>
          <w:iCs/>
          <w:sz w:val="20"/>
          <w:szCs w:val="20"/>
        </w:rPr>
      </w:pPr>
      <w:r w:rsidRPr="00800386">
        <w:rPr>
          <w:i/>
          <w:iCs/>
          <w:sz w:val="20"/>
          <w:szCs w:val="20"/>
        </w:rPr>
        <w:t>So, here is a bleached out man who smells REALLY bad walking into the city</w:t>
      </w:r>
    </w:p>
    <w:p w14:paraId="3DDDC65C" w14:textId="77777777" w:rsidR="002C6D90" w:rsidRPr="00800386" w:rsidRDefault="002C6D90" w:rsidP="002C6D90">
      <w:pPr>
        <w:jc w:val="left"/>
        <w:rPr>
          <w:i/>
          <w:iCs/>
          <w:sz w:val="20"/>
          <w:szCs w:val="20"/>
        </w:rPr>
      </w:pPr>
    </w:p>
    <w:p w14:paraId="000F7A0A" w14:textId="77777777" w:rsidR="002C6D90" w:rsidRPr="00800386" w:rsidRDefault="002C6D90" w:rsidP="002C6D90">
      <w:pPr>
        <w:jc w:val="left"/>
        <w:rPr>
          <w:i/>
          <w:iCs/>
          <w:sz w:val="20"/>
          <w:szCs w:val="20"/>
        </w:rPr>
      </w:pPr>
      <w:r w:rsidRPr="00800386">
        <w:rPr>
          <w:i/>
          <w:iCs/>
          <w:sz w:val="20"/>
          <w:szCs w:val="20"/>
        </w:rPr>
        <w:t>The word of The LORD came unto Jonah the second time. </w:t>
      </w:r>
    </w:p>
    <w:p w14:paraId="6CC9711A" w14:textId="77777777" w:rsidR="002C6D90" w:rsidRPr="00800386" w:rsidRDefault="002C6D90" w:rsidP="002C6D90">
      <w:pPr>
        <w:numPr>
          <w:ilvl w:val="0"/>
          <w:numId w:val="41"/>
        </w:numPr>
        <w:jc w:val="left"/>
        <w:rPr>
          <w:i/>
          <w:iCs/>
          <w:sz w:val="20"/>
          <w:szCs w:val="20"/>
        </w:rPr>
      </w:pPr>
      <w:r w:rsidRPr="00800386">
        <w:rPr>
          <w:i/>
          <w:iCs/>
          <w:sz w:val="20"/>
          <w:szCs w:val="20"/>
        </w:rPr>
        <w:t>Yet, as will be seen, Jonah’s heart still was not the heart of a missionary. </w:t>
      </w:r>
    </w:p>
    <w:p w14:paraId="0704D761" w14:textId="77777777" w:rsidR="002C6D90" w:rsidRPr="00800386" w:rsidRDefault="002C6D90" w:rsidP="002C6D90">
      <w:pPr>
        <w:numPr>
          <w:ilvl w:val="0"/>
          <w:numId w:val="41"/>
        </w:numPr>
        <w:jc w:val="left"/>
        <w:rPr>
          <w:i/>
          <w:iCs/>
          <w:sz w:val="20"/>
          <w:szCs w:val="20"/>
        </w:rPr>
      </w:pPr>
      <w:r w:rsidRPr="00800386">
        <w:rPr>
          <w:i/>
          <w:iCs/>
          <w:sz w:val="20"/>
          <w:szCs w:val="20"/>
        </w:rPr>
        <w:t>Jonah went in obedience to God’s command, but not with God’s compassionate Spirit.</w:t>
      </w:r>
    </w:p>
    <w:p w14:paraId="5FC758C3" w14:textId="77777777" w:rsidR="002C6D90" w:rsidRPr="00800386" w:rsidRDefault="002C6D90" w:rsidP="002C6D90">
      <w:pPr>
        <w:numPr>
          <w:ilvl w:val="0"/>
          <w:numId w:val="41"/>
        </w:numPr>
        <w:jc w:val="left"/>
        <w:rPr>
          <w:i/>
          <w:iCs/>
          <w:sz w:val="20"/>
          <w:szCs w:val="20"/>
        </w:rPr>
      </w:pPr>
      <w:r w:rsidRPr="00800386">
        <w:rPr>
          <w:i/>
          <w:iCs/>
          <w:sz w:val="20"/>
          <w:szCs w:val="20"/>
        </w:rPr>
        <w:t>When God called Jonah to preach to Nineveh, He told him simply to “preach against it” (1:2). </w:t>
      </w:r>
    </w:p>
    <w:p w14:paraId="7DA51757" w14:textId="77777777" w:rsidR="002C6D90" w:rsidRPr="00800386" w:rsidRDefault="002C6D90" w:rsidP="002C6D90">
      <w:pPr>
        <w:numPr>
          <w:ilvl w:val="0"/>
          <w:numId w:val="41"/>
        </w:numPr>
        <w:jc w:val="left"/>
        <w:rPr>
          <w:i/>
          <w:iCs/>
          <w:sz w:val="20"/>
          <w:szCs w:val="20"/>
        </w:rPr>
      </w:pPr>
      <w:r w:rsidRPr="00800386">
        <w:rPr>
          <w:i/>
          <w:iCs/>
          <w:sz w:val="20"/>
          <w:szCs w:val="20"/>
        </w:rPr>
        <w:t>In the renewal of the prophet’s commission, he was told to “proclaim to it the message I give you.” </w:t>
      </w:r>
    </w:p>
    <w:p w14:paraId="417D5107" w14:textId="77777777" w:rsidR="002C6D90" w:rsidRPr="00800386" w:rsidRDefault="002C6D90" w:rsidP="002C6D90">
      <w:pPr>
        <w:numPr>
          <w:ilvl w:val="0"/>
          <w:numId w:val="41"/>
        </w:numPr>
        <w:jc w:val="left"/>
        <w:rPr>
          <w:i/>
          <w:iCs/>
          <w:sz w:val="20"/>
          <w:szCs w:val="20"/>
        </w:rPr>
      </w:pPr>
      <w:r w:rsidRPr="00800386">
        <w:rPr>
          <w:i/>
          <w:iCs/>
          <w:sz w:val="20"/>
          <w:szCs w:val="20"/>
        </w:rPr>
        <w:t>it is probable that the exact wording of his message was not made clear to Jonah until he arrived in the Assyrian capital. </w:t>
      </w:r>
    </w:p>
    <w:p w14:paraId="7F9A4D16" w14:textId="77777777" w:rsidR="002C6D90" w:rsidRPr="00800386" w:rsidRDefault="002C6D90" w:rsidP="002C6D90">
      <w:pPr>
        <w:numPr>
          <w:ilvl w:val="0"/>
          <w:numId w:val="41"/>
        </w:numPr>
        <w:jc w:val="left"/>
        <w:rPr>
          <w:i/>
          <w:iCs/>
          <w:sz w:val="20"/>
          <w:szCs w:val="20"/>
        </w:rPr>
      </w:pPr>
      <w:r w:rsidRPr="00800386">
        <w:rPr>
          <w:i/>
          <w:iCs/>
          <w:sz w:val="20"/>
          <w:szCs w:val="20"/>
        </w:rPr>
        <w:t>Now the words themselves are clear and unmistakable: </w:t>
      </w:r>
    </w:p>
    <w:p w14:paraId="5D8C3323" w14:textId="77777777" w:rsidR="002C6D90" w:rsidRPr="00800386" w:rsidRDefault="002C6D90" w:rsidP="002C6D90">
      <w:pPr>
        <w:numPr>
          <w:ilvl w:val="0"/>
          <w:numId w:val="41"/>
        </w:numPr>
        <w:jc w:val="left"/>
        <w:rPr>
          <w:i/>
          <w:iCs/>
          <w:sz w:val="20"/>
          <w:szCs w:val="20"/>
        </w:rPr>
      </w:pPr>
      <w:r w:rsidRPr="00800386">
        <w:rPr>
          <w:i/>
          <w:iCs/>
          <w:sz w:val="20"/>
          <w:szCs w:val="20"/>
        </w:rPr>
        <w:t>“Forty more days and Nineveh will be overthrown.” </w:t>
      </w:r>
    </w:p>
    <w:p w14:paraId="6692A027" w14:textId="77777777" w:rsidR="002C6D90" w:rsidRPr="00800386" w:rsidRDefault="002C6D90" w:rsidP="002C6D90">
      <w:pPr>
        <w:numPr>
          <w:ilvl w:val="0"/>
          <w:numId w:val="41"/>
        </w:numPr>
        <w:jc w:val="left"/>
        <w:rPr>
          <w:i/>
          <w:iCs/>
          <w:sz w:val="20"/>
          <w:szCs w:val="20"/>
        </w:rPr>
      </w:pPr>
      <w:r w:rsidRPr="00800386">
        <w:rPr>
          <w:i/>
          <w:iCs/>
          <w:sz w:val="20"/>
          <w:szCs w:val="20"/>
        </w:rPr>
        <w:lastRenderedPageBreak/>
        <w:t>8 words in English but only 5 words in Hebrew</w:t>
      </w:r>
    </w:p>
    <w:p w14:paraId="2216DB3A" w14:textId="77777777" w:rsidR="002C6D90" w:rsidRPr="00800386" w:rsidRDefault="002C6D90" w:rsidP="002C6D90">
      <w:pPr>
        <w:numPr>
          <w:ilvl w:val="0"/>
          <w:numId w:val="41"/>
        </w:numPr>
        <w:jc w:val="left"/>
        <w:rPr>
          <w:i/>
          <w:iCs/>
          <w:sz w:val="20"/>
          <w:szCs w:val="20"/>
        </w:rPr>
      </w:pPr>
      <w:r w:rsidRPr="00800386">
        <w:rPr>
          <w:i/>
          <w:iCs/>
          <w:sz w:val="20"/>
          <w:szCs w:val="20"/>
        </w:rPr>
        <w:t>5 words</w:t>
      </w:r>
    </w:p>
    <w:p w14:paraId="61E4F87D" w14:textId="77777777" w:rsidR="002C6D90" w:rsidRPr="00800386" w:rsidRDefault="002C6D90" w:rsidP="002C6D90">
      <w:pPr>
        <w:numPr>
          <w:ilvl w:val="0"/>
          <w:numId w:val="41"/>
        </w:numPr>
        <w:jc w:val="left"/>
        <w:rPr>
          <w:i/>
          <w:iCs/>
          <w:sz w:val="20"/>
          <w:szCs w:val="20"/>
        </w:rPr>
      </w:pPr>
      <w:r w:rsidRPr="00800386">
        <w:rPr>
          <w:i/>
          <w:iCs/>
          <w:sz w:val="20"/>
          <w:szCs w:val="20"/>
        </w:rPr>
        <w:t>The message was brief and pointed. </w:t>
      </w:r>
    </w:p>
    <w:p w14:paraId="281DCAFF" w14:textId="77777777" w:rsidR="002C6D90" w:rsidRPr="00800386" w:rsidRDefault="002C6D90" w:rsidP="002C6D90">
      <w:pPr>
        <w:numPr>
          <w:ilvl w:val="0"/>
          <w:numId w:val="41"/>
        </w:numPr>
        <w:jc w:val="left"/>
        <w:rPr>
          <w:i/>
          <w:iCs/>
          <w:sz w:val="20"/>
          <w:szCs w:val="20"/>
        </w:rPr>
      </w:pPr>
      <w:r w:rsidRPr="00800386">
        <w:rPr>
          <w:i/>
          <w:iCs/>
          <w:sz w:val="20"/>
          <w:szCs w:val="20"/>
        </w:rPr>
        <w:t>It made such a profound impression upon the hearers the whole city was moved. </w:t>
      </w:r>
    </w:p>
    <w:p w14:paraId="1A016E95" w14:textId="77777777" w:rsidR="002C6D90" w:rsidRPr="00800386" w:rsidRDefault="002C6D90" w:rsidP="002C6D90">
      <w:pPr>
        <w:numPr>
          <w:ilvl w:val="0"/>
          <w:numId w:val="41"/>
        </w:numPr>
        <w:jc w:val="left"/>
        <w:rPr>
          <w:i/>
          <w:iCs/>
          <w:sz w:val="20"/>
          <w:szCs w:val="20"/>
        </w:rPr>
      </w:pPr>
      <w:r w:rsidRPr="00800386">
        <w:rPr>
          <w:i/>
          <w:iCs/>
          <w:sz w:val="20"/>
          <w:szCs w:val="20"/>
        </w:rPr>
        <w:t>The king came down from his throne, exchanged his purple robes for sackcloth, and sat in ashes. </w:t>
      </w:r>
    </w:p>
    <w:p w14:paraId="43FC0AB8" w14:textId="77777777" w:rsidR="002C6D90" w:rsidRPr="00800386" w:rsidRDefault="002C6D90" w:rsidP="002C6D90">
      <w:pPr>
        <w:numPr>
          <w:ilvl w:val="0"/>
          <w:numId w:val="41"/>
        </w:numPr>
        <w:jc w:val="left"/>
        <w:rPr>
          <w:i/>
          <w:iCs/>
          <w:sz w:val="20"/>
          <w:szCs w:val="20"/>
        </w:rPr>
      </w:pPr>
      <w:r w:rsidRPr="00800386">
        <w:rPr>
          <w:i/>
          <w:iCs/>
          <w:sz w:val="20"/>
          <w:szCs w:val="20"/>
        </w:rPr>
        <w:t>A general fast was called. </w:t>
      </w:r>
    </w:p>
    <w:p w14:paraId="3733FE59" w14:textId="77777777" w:rsidR="002C6D90" w:rsidRPr="00800386" w:rsidRDefault="002C6D90" w:rsidP="002C6D90">
      <w:pPr>
        <w:numPr>
          <w:ilvl w:val="0"/>
          <w:numId w:val="41"/>
        </w:numPr>
        <w:jc w:val="left"/>
        <w:rPr>
          <w:i/>
          <w:iCs/>
          <w:sz w:val="20"/>
          <w:szCs w:val="20"/>
        </w:rPr>
      </w:pPr>
      <w:r w:rsidRPr="00800386">
        <w:rPr>
          <w:i/>
          <w:iCs/>
          <w:sz w:val="20"/>
          <w:szCs w:val="20"/>
        </w:rPr>
        <w:t>Even animals were denied food and water.</w:t>
      </w:r>
    </w:p>
    <w:p w14:paraId="60B17D70" w14:textId="77777777" w:rsidR="002C6D90" w:rsidRPr="00800386" w:rsidRDefault="002C6D90" w:rsidP="002C6D90">
      <w:pPr>
        <w:numPr>
          <w:ilvl w:val="0"/>
          <w:numId w:val="41"/>
        </w:numPr>
        <w:jc w:val="left"/>
        <w:rPr>
          <w:i/>
          <w:iCs/>
          <w:sz w:val="20"/>
          <w:szCs w:val="20"/>
        </w:rPr>
      </w:pPr>
      <w:r w:rsidRPr="00800386">
        <w:rPr>
          <w:i/>
          <w:iCs/>
          <w:sz w:val="20"/>
          <w:szCs w:val="20"/>
        </w:rPr>
        <w:t>The scene comes to an end with a report of God’s reaction. </w:t>
      </w:r>
    </w:p>
    <w:p w14:paraId="14261B1D" w14:textId="77777777" w:rsidR="002C6D90" w:rsidRPr="00800386" w:rsidRDefault="002C6D90" w:rsidP="002C6D90">
      <w:pPr>
        <w:numPr>
          <w:ilvl w:val="0"/>
          <w:numId w:val="41"/>
        </w:numPr>
        <w:jc w:val="left"/>
        <w:rPr>
          <w:i/>
          <w:iCs/>
          <w:sz w:val="20"/>
          <w:szCs w:val="20"/>
        </w:rPr>
      </w:pPr>
      <w:r w:rsidRPr="00800386">
        <w:rPr>
          <w:i/>
          <w:iCs/>
          <w:sz w:val="20"/>
          <w:szCs w:val="20"/>
        </w:rPr>
        <w:t>Having seen the repentance of the citizens of Nineveh, God calls off the announced punishment. </w:t>
      </w:r>
    </w:p>
    <w:p w14:paraId="14EAF0D1" w14:textId="77777777" w:rsidR="002C6D90" w:rsidRPr="00800386" w:rsidRDefault="002C6D90" w:rsidP="002C6D90">
      <w:pPr>
        <w:numPr>
          <w:ilvl w:val="0"/>
          <w:numId w:val="41"/>
        </w:numPr>
        <w:jc w:val="left"/>
        <w:rPr>
          <w:i/>
          <w:iCs/>
          <w:sz w:val="20"/>
          <w:szCs w:val="20"/>
        </w:rPr>
      </w:pPr>
      <w:r w:rsidRPr="00800386">
        <w:rPr>
          <w:i/>
          <w:iCs/>
          <w:sz w:val="20"/>
          <w:szCs w:val="20"/>
        </w:rPr>
        <w:t>Now the question, “What will happen to sinful Nineveh?” finds its answer. </w:t>
      </w:r>
    </w:p>
    <w:p w14:paraId="14254E21" w14:textId="77777777" w:rsidR="002C6D90" w:rsidRPr="00800386" w:rsidRDefault="002C6D90" w:rsidP="002C6D90">
      <w:pPr>
        <w:numPr>
          <w:ilvl w:val="0"/>
          <w:numId w:val="41"/>
        </w:numPr>
        <w:jc w:val="left"/>
        <w:rPr>
          <w:i/>
          <w:iCs/>
          <w:sz w:val="20"/>
          <w:szCs w:val="20"/>
        </w:rPr>
      </w:pPr>
      <w:r w:rsidRPr="00800386">
        <w:rPr>
          <w:i/>
          <w:iCs/>
          <w:sz w:val="20"/>
          <w:szCs w:val="20"/>
        </w:rPr>
        <w:t>The people have heard the prophet’s message and repented, and the scheduled destruction has been called off.</w:t>
      </w:r>
    </w:p>
    <w:p w14:paraId="76331769" w14:textId="77777777" w:rsidR="002C6D90" w:rsidRPr="00800386" w:rsidRDefault="002C6D90" w:rsidP="002C6D90">
      <w:pPr>
        <w:jc w:val="left"/>
        <w:rPr>
          <w:i/>
          <w:iCs/>
          <w:sz w:val="20"/>
          <w:szCs w:val="20"/>
        </w:rPr>
      </w:pPr>
    </w:p>
    <w:p w14:paraId="211605AA" w14:textId="77777777" w:rsidR="002C6D90" w:rsidRPr="00800386" w:rsidRDefault="002C6D90" w:rsidP="002C6D90">
      <w:pPr>
        <w:jc w:val="left"/>
        <w:rPr>
          <w:b/>
          <w:bCs/>
          <w:i/>
          <w:iCs/>
          <w:sz w:val="20"/>
          <w:szCs w:val="20"/>
        </w:rPr>
      </w:pPr>
      <w:r w:rsidRPr="00800386">
        <w:rPr>
          <w:b/>
          <w:bCs/>
          <w:i/>
          <w:iCs/>
          <w:sz w:val="20"/>
          <w:szCs w:val="20"/>
        </w:rPr>
        <w:t>E. WHAT SHOULD YOU DO ABOUT THIS?</w:t>
      </w:r>
    </w:p>
    <w:p w14:paraId="64E42199" w14:textId="77777777" w:rsidR="002C6D90" w:rsidRPr="00800386" w:rsidRDefault="002C6D90" w:rsidP="002C6D90">
      <w:pPr>
        <w:jc w:val="left"/>
        <w:rPr>
          <w:i/>
          <w:iCs/>
          <w:sz w:val="20"/>
          <w:szCs w:val="20"/>
        </w:rPr>
      </w:pPr>
    </w:p>
    <w:p w14:paraId="48BC8411" w14:textId="2CE6F9A9" w:rsidR="00B8631F" w:rsidRPr="00800386" w:rsidRDefault="00B8631F" w:rsidP="002C6D90">
      <w:pPr>
        <w:jc w:val="left"/>
        <w:rPr>
          <w:i/>
          <w:iCs/>
          <w:sz w:val="20"/>
          <w:szCs w:val="20"/>
        </w:rPr>
      </w:pPr>
      <w:r w:rsidRPr="00800386">
        <w:rPr>
          <w:i/>
          <w:iCs/>
          <w:sz w:val="20"/>
          <w:szCs w:val="20"/>
        </w:rPr>
        <w:t>(Challenge your audience to act on what they’ve just heard.)</w:t>
      </w:r>
    </w:p>
    <w:p w14:paraId="7E15FF10" w14:textId="77777777" w:rsidR="00B8631F" w:rsidRPr="00800386" w:rsidRDefault="00B8631F" w:rsidP="002C6D90">
      <w:pPr>
        <w:jc w:val="left"/>
        <w:rPr>
          <w:i/>
          <w:iCs/>
          <w:sz w:val="20"/>
          <w:szCs w:val="20"/>
        </w:rPr>
      </w:pPr>
    </w:p>
    <w:p w14:paraId="1EE9D86E" w14:textId="5CA2B56F" w:rsidR="002C6D90" w:rsidRPr="00800386" w:rsidRDefault="002C6D90" w:rsidP="002C6D90">
      <w:pPr>
        <w:jc w:val="left"/>
        <w:rPr>
          <w:i/>
          <w:iCs/>
          <w:sz w:val="20"/>
          <w:szCs w:val="20"/>
        </w:rPr>
      </w:pPr>
      <w:r w:rsidRPr="00800386">
        <w:rPr>
          <w:i/>
          <w:iCs/>
          <w:sz w:val="20"/>
          <w:szCs w:val="20"/>
        </w:rPr>
        <w:t xml:space="preserve">If Jonah is an example of </w:t>
      </w:r>
      <w:r w:rsidR="00B8631F" w:rsidRPr="00800386">
        <w:rPr>
          <w:i/>
          <w:iCs/>
          <w:sz w:val="20"/>
          <w:szCs w:val="20"/>
        </w:rPr>
        <w:t>real-life</w:t>
      </w:r>
      <w:r w:rsidRPr="00800386">
        <w:rPr>
          <w:i/>
          <w:iCs/>
          <w:sz w:val="20"/>
          <w:szCs w:val="20"/>
        </w:rPr>
        <w:t xml:space="preserve"> faith, what can we learn from this passage as it relates to our faith today?</w:t>
      </w:r>
    </w:p>
    <w:p w14:paraId="0C20B261" w14:textId="77777777" w:rsidR="002C6D90" w:rsidRPr="00800386" w:rsidRDefault="002C6D90" w:rsidP="002C6D90">
      <w:pPr>
        <w:jc w:val="left"/>
        <w:rPr>
          <w:i/>
          <w:iCs/>
          <w:sz w:val="20"/>
          <w:szCs w:val="20"/>
        </w:rPr>
      </w:pPr>
    </w:p>
    <w:p w14:paraId="5D67F27A" w14:textId="77777777" w:rsidR="002C6D90" w:rsidRPr="00800386" w:rsidRDefault="002C6D90" w:rsidP="002C6D90">
      <w:pPr>
        <w:jc w:val="left"/>
        <w:rPr>
          <w:i/>
          <w:iCs/>
          <w:sz w:val="20"/>
          <w:szCs w:val="20"/>
        </w:rPr>
      </w:pPr>
      <w:r w:rsidRPr="00800386">
        <w:rPr>
          <w:i/>
          <w:iCs/>
          <w:sz w:val="20"/>
          <w:szCs w:val="20"/>
        </w:rPr>
        <w:t>I want to share with you three things...</w:t>
      </w:r>
    </w:p>
    <w:p w14:paraId="77CE17D8" w14:textId="77777777" w:rsidR="002C6D90" w:rsidRPr="00800386" w:rsidRDefault="002C6D90" w:rsidP="002C6D90">
      <w:pPr>
        <w:jc w:val="left"/>
        <w:rPr>
          <w:b/>
          <w:bCs/>
          <w:i/>
          <w:iCs/>
          <w:sz w:val="20"/>
          <w:szCs w:val="20"/>
        </w:rPr>
      </w:pPr>
    </w:p>
    <w:p w14:paraId="3875BE64" w14:textId="77777777" w:rsidR="002C6D90" w:rsidRPr="00800386" w:rsidRDefault="002C6D90" w:rsidP="002C6D90">
      <w:pPr>
        <w:jc w:val="left"/>
        <w:rPr>
          <w:i/>
          <w:iCs/>
          <w:sz w:val="20"/>
          <w:szCs w:val="20"/>
        </w:rPr>
      </w:pPr>
      <w:r w:rsidRPr="00800386">
        <w:rPr>
          <w:b/>
          <w:bCs/>
          <w:i/>
          <w:iCs/>
          <w:sz w:val="20"/>
          <w:szCs w:val="20"/>
        </w:rPr>
        <w:t>1. God Gives </w:t>
      </w:r>
      <w:r w:rsidRPr="00800386">
        <w:rPr>
          <w:b/>
          <w:bCs/>
          <w:i/>
          <w:iCs/>
          <w:sz w:val="20"/>
          <w:szCs w:val="20"/>
          <w:u w:val="single"/>
        </w:rPr>
        <w:t>Second Chances</w:t>
      </w:r>
      <w:r w:rsidRPr="00800386">
        <w:rPr>
          <w:b/>
          <w:bCs/>
          <w:i/>
          <w:iCs/>
          <w:sz w:val="20"/>
          <w:szCs w:val="20"/>
        </w:rPr>
        <w:t> </w:t>
      </w:r>
    </w:p>
    <w:p w14:paraId="1815E529" w14:textId="77777777" w:rsidR="002C6D90" w:rsidRPr="00800386" w:rsidRDefault="002C6D90" w:rsidP="002C6D90">
      <w:pPr>
        <w:jc w:val="left"/>
        <w:rPr>
          <w:i/>
          <w:iCs/>
          <w:sz w:val="20"/>
          <w:szCs w:val="20"/>
        </w:rPr>
      </w:pPr>
    </w:p>
    <w:p w14:paraId="1B051FC7" w14:textId="77777777" w:rsidR="002C6D90" w:rsidRPr="00800386" w:rsidRDefault="002C6D90" w:rsidP="002C6D90">
      <w:pPr>
        <w:jc w:val="left"/>
        <w:rPr>
          <w:i/>
          <w:iCs/>
          <w:sz w:val="20"/>
          <w:szCs w:val="20"/>
        </w:rPr>
      </w:pPr>
      <w:r w:rsidRPr="00800386">
        <w:rPr>
          <w:i/>
          <w:iCs/>
          <w:sz w:val="20"/>
          <w:szCs w:val="20"/>
        </w:rPr>
        <w:t>Then the word of the Lord came to Jonah a second time. Jonah 3:1</w:t>
      </w:r>
    </w:p>
    <w:p w14:paraId="2EA0CC84" w14:textId="77777777" w:rsidR="002C6D90" w:rsidRPr="00800386" w:rsidRDefault="002C6D90" w:rsidP="002C6D90">
      <w:pPr>
        <w:jc w:val="left"/>
        <w:rPr>
          <w:i/>
          <w:iCs/>
          <w:sz w:val="20"/>
          <w:szCs w:val="20"/>
        </w:rPr>
      </w:pPr>
    </w:p>
    <w:p w14:paraId="38F6440A" w14:textId="77777777" w:rsidR="002C6D90" w:rsidRPr="00800386" w:rsidRDefault="002C6D90" w:rsidP="002C6D90">
      <w:pPr>
        <w:jc w:val="left"/>
        <w:rPr>
          <w:i/>
          <w:iCs/>
          <w:sz w:val="20"/>
          <w:szCs w:val="20"/>
        </w:rPr>
      </w:pPr>
      <w:r w:rsidRPr="00800386">
        <w:rPr>
          <w:b/>
          <w:bCs/>
          <w:i/>
          <w:iCs/>
          <w:sz w:val="20"/>
          <w:szCs w:val="20"/>
        </w:rPr>
        <w:t>2. God Still Had A </w:t>
      </w:r>
      <w:r w:rsidRPr="00800386">
        <w:rPr>
          <w:b/>
          <w:bCs/>
          <w:i/>
          <w:iCs/>
          <w:sz w:val="20"/>
          <w:szCs w:val="20"/>
          <w:u w:val="single"/>
        </w:rPr>
        <w:t>Plan</w:t>
      </w:r>
      <w:r w:rsidRPr="00800386">
        <w:rPr>
          <w:b/>
          <w:bCs/>
          <w:i/>
          <w:iCs/>
          <w:sz w:val="20"/>
          <w:szCs w:val="20"/>
        </w:rPr>
        <w:t> For Our Life.</w:t>
      </w:r>
    </w:p>
    <w:p w14:paraId="5A9CFFFC" w14:textId="77777777" w:rsidR="002C6D90" w:rsidRPr="00800386" w:rsidRDefault="002C6D90" w:rsidP="002C6D90">
      <w:pPr>
        <w:jc w:val="left"/>
        <w:rPr>
          <w:i/>
          <w:iCs/>
          <w:sz w:val="20"/>
          <w:szCs w:val="20"/>
        </w:rPr>
      </w:pPr>
    </w:p>
    <w:p w14:paraId="541543E8" w14:textId="77777777" w:rsidR="002C6D90" w:rsidRPr="00800386" w:rsidRDefault="002C6D90" w:rsidP="002C6D90">
      <w:pPr>
        <w:jc w:val="left"/>
        <w:rPr>
          <w:i/>
          <w:iCs/>
          <w:sz w:val="20"/>
          <w:szCs w:val="20"/>
        </w:rPr>
      </w:pPr>
      <w:r w:rsidRPr="00800386">
        <w:rPr>
          <w:i/>
          <w:iCs/>
          <w:sz w:val="20"/>
          <w:szCs w:val="20"/>
        </w:rPr>
        <w:t>“Go to the great city of Nineveh and proclaim to it the message I give you.” Jonah 3:2</w:t>
      </w:r>
    </w:p>
    <w:p w14:paraId="4EDB018F" w14:textId="77777777" w:rsidR="002C6D90" w:rsidRPr="00800386" w:rsidRDefault="002C6D90" w:rsidP="002C6D90">
      <w:pPr>
        <w:jc w:val="left"/>
        <w:rPr>
          <w:i/>
          <w:iCs/>
          <w:sz w:val="20"/>
          <w:szCs w:val="20"/>
        </w:rPr>
      </w:pPr>
    </w:p>
    <w:p w14:paraId="42D7A277" w14:textId="77777777" w:rsidR="002C6D90" w:rsidRPr="00800386" w:rsidRDefault="002C6D90" w:rsidP="002C6D90">
      <w:pPr>
        <w:jc w:val="left"/>
        <w:rPr>
          <w:i/>
          <w:iCs/>
          <w:sz w:val="20"/>
          <w:szCs w:val="20"/>
        </w:rPr>
      </w:pPr>
      <w:r w:rsidRPr="00800386">
        <w:rPr>
          <w:i/>
          <w:iCs/>
          <w:sz w:val="20"/>
          <w:szCs w:val="20"/>
        </w:rPr>
        <w:t>For I know the plans I have for you,” declares the Lord, “plans to prosper you and not to harm you, plans to give you hope and a future. Jeremiah 29:11</w:t>
      </w:r>
    </w:p>
    <w:p w14:paraId="65808F10" w14:textId="77777777" w:rsidR="002C6D90" w:rsidRPr="00800386" w:rsidRDefault="002C6D90" w:rsidP="002C6D90">
      <w:pPr>
        <w:jc w:val="left"/>
        <w:rPr>
          <w:i/>
          <w:iCs/>
          <w:sz w:val="20"/>
          <w:szCs w:val="20"/>
        </w:rPr>
      </w:pPr>
    </w:p>
    <w:p w14:paraId="66ED2298" w14:textId="77777777" w:rsidR="002C6D90" w:rsidRPr="00800386" w:rsidRDefault="002C6D90" w:rsidP="002C6D90">
      <w:pPr>
        <w:jc w:val="left"/>
        <w:rPr>
          <w:i/>
          <w:iCs/>
          <w:sz w:val="20"/>
          <w:szCs w:val="20"/>
        </w:rPr>
      </w:pPr>
      <w:r w:rsidRPr="00800386">
        <w:rPr>
          <w:b/>
          <w:bCs/>
          <w:i/>
          <w:iCs/>
          <w:sz w:val="20"/>
          <w:szCs w:val="20"/>
        </w:rPr>
        <w:t>3. God Can Do </w:t>
      </w:r>
      <w:r w:rsidRPr="00800386">
        <w:rPr>
          <w:b/>
          <w:bCs/>
          <w:i/>
          <w:iCs/>
          <w:sz w:val="20"/>
          <w:szCs w:val="20"/>
          <w:u w:val="single"/>
        </w:rPr>
        <w:t>A Lot With One Person</w:t>
      </w:r>
      <w:r w:rsidRPr="00800386">
        <w:rPr>
          <w:b/>
          <w:bCs/>
          <w:i/>
          <w:iCs/>
          <w:sz w:val="20"/>
          <w:szCs w:val="20"/>
        </w:rPr>
        <w:t>.</w:t>
      </w:r>
      <w:r w:rsidRPr="00800386">
        <w:rPr>
          <w:i/>
          <w:iCs/>
          <w:sz w:val="20"/>
          <w:szCs w:val="20"/>
        </w:rPr>
        <w:t> </w:t>
      </w:r>
    </w:p>
    <w:p w14:paraId="325510CA" w14:textId="77777777" w:rsidR="002C6D90" w:rsidRPr="00800386" w:rsidRDefault="002C6D90" w:rsidP="002C6D90">
      <w:pPr>
        <w:jc w:val="left"/>
        <w:rPr>
          <w:i/>
          <w:iCs/>
          <w:sz w:val="20"/>
          <w:szCs w:val="20"/>
        </w:rPr>
      </w:pPr>
    </w:p>
    <w:p w14:paraId="0471DA9F" w14:textId="77777777" w:rsidR="002C6D90" w:rsidRPr="00800386" w:rsidRDefault="002C6D90" w:rsidP="002C6D90">
      <w:pPr>
        <w:jc w:val="left"/>
        <w:rPr>
          <w:i/>
          <w:iCs/>
          <w:sz w:val="20"/>
          <w:szCs w:val="20"/>
        </w:rPr>
      </w:pPr>
      <w:r w:rsidRPr="00800386">
        <w:rPr>
          <w:i/>
          <w:iCs/>
          <w:sz w:val="20"/>
          <w:szCs w:val="20"/>
        </w:rPr>
        <w:t>Jonah obeyed the word of the Lord and went to Nineveh. Now Nineveh was a very large city; it took three days to go through it. Jonah began by going a day’s journey into the city, proclaiming, “Forty more days and Nineveh will be overthrown.” </w:t>
      </w:r>
      <w:r w:rsidRPr="00800386">
        <w:rPr>
          <w:i/>
          <w:iCs/>
          <w:sz w:val="20"/>
          <w:szCs w:val="20"/>
          <w:vertAlign w:val="superscript"/>
        </w:rPr>
        <w:t>5 </w:t>
      </w:r>
      <w:r w:rsidRPr="00800386">
        <w:rPr>
          <w:i/>
          <w:iCs/>
          <w:sz w:val="20"/>
          <w:szCs w:val="20"/>
        </w:rPr>
        <w:t>The Ninevites believed God. A fast was proclaimed, and all of them, from the greatest to the least, put on sackcloth. Jonah 3:3-5</w:t>
      </w:r>
    </w:p>
    <w:p w14:paraId="1EDCB2F2" w14:textId="77777777" w:rsidR="002C6D90" w:rsidRPr="00800386" w:rsidRDefault="002C6D90" w:rsidP="002C6D90">
      <w:pPr>
        <w:jc w:val="left"/>
        <w:rPr>
          <w:i/>
          <w:iCs/>
          <w:sz w:val="20"/>
          <w:szCs w:val="20"/>
        </w:rPr>
      </w:pPr>
    </w:p>
    <w:p w14:paraId="13C9B5B3" w14:textId="77777777" w:rsidR="002C6D90" w:rsidRPr="00800386" w:rsidRDefault="002C6D90" w:rsidP="002C6D90">
      <w:pPr>
        <w:jc w:val="left"/>
        <w:rPr>
          <w:i/>
          <w:iCs/>
          <w:sz w:val="20"/>
          <w:szCs w:val="20"/>
        </w:rPr>
      </w:pPr>
      <w:r w:rsidRPr="00800386">
        <w:rPr>
          <w:i/>
          <w:iCs/>
          <w:sz w:val="20"/>
          <w:szCs w:val="20"/>
        </w:rPr>
        <w:t>But David persisted. “I have been taking care of my father’s sheep and goats,” he said. “When a lion or a bear comes to steal a lamb from the flock, </w:t>
      </w:r>
      <w:r w:rsidRPr="00800386">
        <w:rPr>
          <w:i/>
          <w:iCs/>
          <w:sz w:val="20"/>
          <w:szCs w:val="20"/>
          <w:vertAlign w:val="superscript"/>
        </w:rPr>
        <w:t> </w:t>
      </w:r>
      <w:r w:rsidRPr="00800386">
        <w:rPr>
          <w:i/>
          <w:iCs/>
          <w:sz w:val="20"/>
          <w:szCs w:val="20"/>
        </w:rPr>
        <w:t>I go after it with a club and rescue the lamb from its mouth. If the animal turns on me, I catch it by the jaw and club it to death. </w:t>
      </w:r>
      <w:r w:rsidRPr="00800386">
        <w:rPr>
          <w:i/>
          <w:iCs/>
          <w:sz w:val="20"/>
          <w:szCs w:val="20"/>
          <w:vertAlign w:val="superscript"/>
        </w:rPr>
        <w:t> </w:t>
      </w:r>
      <w:r w:rsidRPr="00800386">
        <w:rPr>
          <w:i/>
          <w:iCs/>
          <w:sz w:val="20"/>
          <w:szCs w:val="20"/>
        </w:rPr>
        <w:t>I have done this to both lions and bears, and I’ll do it to this pagan Philistine, too, for he has defied the armies of the living God! 1 Samuel 17:34-36 (NLT)</w:t>
      </w:r>
    </w:p>
    <w:p w14:paraId="2271EFA4" w14:textId="68274497" w:rsidR="002C6D90" w:rsidRPr="00800386" w:rsidRDefault="002C6D90" w:rsidP="002C6D90">
      <w:pPr>
        <w:jc w:val="left"/>
        <w:rPr>
          <w:b/>
          <w:bCs/>
          <w:i/>
          <w:iCs/>
          <w:sz w:val="20"/>
          <w:szCs w:val="20"/>
        </w:rPr>
      </w:pPr>
      <w:r w:rsidRPr="00800386">
        <w:rPr>
          <w:b/>
          <w:bCs/>
          <w:i/>
          <w:iCs/>
          <w:sz w:val="20"/>
          <w:szCs w:val="20"/>
        </w:rPr>
        <w:t>F.</w:t>
      </w:r>
      <w:r w:rsidRPr="00800386">
        <w:rPr>
          <w:i/>
          <w:iCs/>
          <w:sz w:val="20"/>
          <w:szCs w:val="20"/>
        </w:rPr>
        <w:t xml:space="preserve"> </w:t>
      </w:r>
      <w:r w:rsidRPr="00800386">
        <w:rPr>
          <w:b/>
          <w:bCs/>
          <w:i/>
          <w:iCs/>
          <w:sz w:val="20"/>
          <w:szCs w:val="20"/>
        </w:rPr>
        <w:t>HOW CAN WE ALL LIVE THIS OUT TOGETHER?</w:t>
      </w:r>
    </w:p>
    <w:p w14:paraId="7415DD11" w14:textId="77777777" w:rsidR="00B8631F" w:rsidRPr="00800386" w:rsidRDefault="00B8631F" w:rsidP="002C6D90">
      <w:pPr>
        <w:jc w:val="left"/>
        <w:rPr>
          <w:i/>
          <w:iCs/>
          <w:sz w:val="20"/>
          <w:szCs w:val="20"/>
        </w:rPr>
      </w:pPr>
    </w:p>
    <w:p w14:paraId="294300FE" w14:textId="77777777" w:rsidR="00800386" w:rsidRDefault="00B8631F" w:rsidP="00800386">
      <w:pPr>
        <w:jc w:val="left"/>
        <w:rPr>
          <w:i/>
          <w:iCs/>
          <w:sz w:val="20"/>
          <w:szCs w:val="20"/>
        </w:rPr>
      </w:pPr>
      <w:r w:rsidRPr="00800386">
        <w:rPr>
          <w:i/>
          <w:iCs/>
          <w:sz w:val="20"/>
          <w:szCs w:val="20"/>
        </w:rPr>
        <w:t>(Close with several statements about what could happen in your community, your church, or the world if everybody embraced that particular truth.)</w:t>
      </w:r>
    </w:p>
    <w:p w14:paraId="6B35D80C" w14:textId="77903C99" w:rsidR="00B8631F" w:rsidRDefault="00000000" w:rsidP="00800386">
      <w:pPr>
        <w:jc w:val="left"/>
        <w:rPr>
          <w:i/>
          <w:iCs/>
          <w:sz w:val="20"/>
          <w:szCs w:val="20"/>
        </w:rPr>
      </w:pPr>
      <w:r>
        <w:rPr>
          <w:i/>
          <w:iCs/>
          <w:sz w:val="20"/>
          <w:szCs w:val="20"/>
        </w:rPr>
        <w:pict w14:anchorId="5C34FB0E">
          <v:rect id="_x0000_i1031" style="width:0;height:1.5pt" o:hralign="center" o:hrstd="t" o:hr="t" fillcolor="#a0a0a0" stroked="f"/>
        </w:pict>
      </w:r>
    </w:p>
    <w:p w14:paraId="214D5668" w14:textId="77777777" w:rsidR="00800386" w:rsidRPr="00800386" w:rsidRDefault="00800386" w:rsidP="00800386">
      <w:pPr>
        <w:jc w:val="left"/>
        <w:rPr>
          <w:i/>
          <w:iCs/>
          <w:sz w:val="20"/>
          <w:szCs w:val="20"/>
        </w:rPr>
      </w:pPr>
    </w:p>
    <w:p w14:paraId="475D2EA5" w14:textId="77777777" w:rsidR="00B8631F" w:rsidRPr="00800386" w:rsidRDefault="00B8631F" w:rsidP="00B8631F">
      <w:pPr>
        <w:jc w:val="left"/>
        <w:rPr>
          <w:i/>
          <w:iCs/>
          <w:sz w:val="20"/>
          <w:szCs w:val="20"/>
        </w:rPr>
      </w:pPr>
      <w:r w:rsidRPr="00800386">
        <w:rPr>
          <w:i/>
          <w:iCs/>
          <w:sz w:val="20"/>
          <w:szCs w:val="20"/>
        </w:rPr>
        <w:t>Sermon: Faith and Second Guessing</w:t>
      </w:r>
    </w:p>
    <w:p w14:paraId="5CD3571E" w14:textId="77777777" w:rsidR="00B8631F" w:rsidRPr="00800386" w:rsidRDefault="00B8631F" w:rsidP="00B8631F">
      <w:pPr>
        <w:jc w:val="left"/>
        <w:rPr>
          <w:i/>
          <w:iCs/>
          <w:sz w:val="20"/>
          <w:szCs w:val="20"/>
        </w:rPr>
      </w:pPr>
      <w:r w:rsidRPr="00800386">
        <w:rPr>
          <w:i/>
          <w:iCs/>
          <w:sz w:val="20"/>
          <w:szCs w:val="20"/>
        </w:rPr>
        <w:t>Scripture: Jonah 4</w:t>
      </w:r>
    </w:p>
    <w:p w14:paraId="32C203C6" w14:textId="77777777" w:rsidR="00B8631F" w:rsidRPr="00800386" w:rsidRDefault="00B8631F" w:rsidP="00B8631F">
      <w:pPr>
        <w:jc w:val="left"/>
        <w:rPr>
          <w:i/>
          <w:iCs/>
          <w:sz w:val="20"/>
          <w:szCs w:val="20"/>
        </w:rPr>
      </w:pPr>
      <w:r w:rsidRPr="00800386">
        <w:rPr>
          <w:i/>
          <w:iCs/>
          <w:sz w:val="20"/>
          <w:szCs w:val="20"/>
        </w:rPr>
        <w:t>Series: Real Life Faith</w:t>
      </w:r>
    </w:p>
    <w:p w14:paraId="58178FA8" w14:textId="77777777" w:rsidR="00B8631F" w:rsidRPr="00800386" w:rsidRDefault="00B8631F" w:rsidP="00B8631F">
      <w:pPr>
        <w:jc w:val="left"/>
        <w:rPr>
          <w:i/>
          <w:iCs/>
          <w:sz w:val="20"/>
          <w:szCs w:val="20"/>
        </w:rPr>
      </w:pPr>
      <w:r w:rsidRPr="00800386">
        <w:rPr>
          <w:i/>
          <w:iCs/>
          <w:sz w:val="20"/>
          <w:szCs w:val="20"/>
        </w:rPr>
        <w:t>Subject: Doubts</w:t>
      </w:r>
    </w:p>
    <w:p w14:paraId="1AEEF9DF" w14:textId="77777777" w:rsidR="00B8631F" w:rsidRPr="00800386" w:rsidRDefault="00B8631F" w:rsidP="00B8631F">
      <w:pPr>
        <w:jc w:val="left"/>
        <w:rPr>
          <w:i/>
          <w:iCs/>
          <w:sz w:val="20"/>
          <w:szCs w:val="20"/>
        </w:rPr>
      </w:pPr>
    </w:p>
    <w:p w14:paraId="5CF4B1AF" w14:textId="77777777" w:rsidR="00B8631F" w:rsidRPr="00800386" w:rsidRDefault="00B8631F" w:rsidP="00B8631F">
      <w:pPr>
        <w:jc w:val="left"/>
        <w:rPr>
          <w:b/>
          <w:bCs/>
          <w:i/>
          <w:iCs/>
          <w:sz w:val="20"/>
          <w:szCs w:val="20"/>
        </w:rPr>
      </w:pPr>
      <w:r w:rsidRPr="00800386">
        <w:rPr>
          <w:b/>
          <w:bCs/>
          <w:i/>
          <w:iCs/>
          <w:sz w:val="20"/>
          <w:szCs w:val="20"/>
        </w:rPr>
        <w:t>A. INTRODUCTION</w:t>
      </w:r>
    </w:p>
    <w:p w14:paraId="32515FF7" w14:textId="77777777" w:rsidR="00B8631F" w:rsidRPr="00800386" w:rsidRDefault="00B8631F" w:rsidP="00B8631F">
      <w:pPr>
        <w:jc w:val="left"/>
        <w:rPr>
          <w:i/>
          <w:iCs/>
          <w:sz w:val="20"/>
          <w:szCs w:val="20"/>
        </w:rPr>
      </w:pPr>
    </w:p>
    <w:p w14:paraId="76DB54F4" w14:textId="77777777" w:rsidR="00B8631F" w:rsidRPr="00800386" w:rsidRDefault="00B8631F" w:rsidP="00B8631F">
      <w:pPr>
        <w:jc w:val="left"/>
        <w:rPr>
          <w:i/>
          <w:iCs/>
          <w:sz w:val="20"/>
          <w:szCs w:val="20"/>
        </w:rPr>
      </w:pPr>
      <w:r w:rsidRPr="00800386">
        <w:rPr>
          <w:i/>
          <w:iCs/>
          <w:sz w:val="20"/>
          <w:szCs w:val="20"/>
        </w:rPr>
        <w:t>We have come to the end of our series on Real Life Faith, and I trust that you have learned a few things about your faith and how it can be strengthened in the midst of the messiness of every day life.</w:t>
      </w:r>
    </w:p>
    <w:p w14:paraId="575706C1" w14:textId="77777777" w:rsidR="00B8631F" w:rsidRPr="00800386" w:rsidRDefault="00B8631F" w:rsidP="00B8631F">
      <w:pPr>
        <w:jc w:val="left"/>
        <w:rPr>
          <w:i/>
          <w:iCs/>
          <w:sz w:val="20"/>
          <w:szCs w:val="20"/>
        </w:rPr>
      </w:pPr>
    </w:p>
    <w:p w14:paraId="636CE796" w14:textId="77777777" w:rsidR="00B8631F" w:rsidRPr="00800386" w:rsidRDefault="00B8631F" w:rsidP="00B8631F">
      <w:pPr>
        <w:jc w:val="left"/>
        <w:rPr>
          <w:b/>
          <w:bCs/>
          <w:i/>
          <w:iCs/>
          <w:sz w:val="20"/>
          <w:szCs w:val="20"/>
        </w:rPr>
      </w:pPr>
      <w:r w:rsidRPr="00800386">
        <w:rPr>
          <w:b/>
          <w:bCs/>
          <w:i/>
          <w:iCs/>
          <w:sz w:val="20"/>
          <w:szCs w:val="20"/>
        </w:rPr>
        <w:t>B. HOW DO I STRUGGLE WITH THIS?</w:t>
      </w:r>
    </w:p>
    <w:p w14:paraId="63FD61F2" w14:textId="77777777" w:rsidR="00B8631F" w:rsidRPr="00800386" w:rsidRDefault="00B8631F" w:rsidP="00B8631F">
      <w:pPr>
        <w:jc w:val="left"/>
        <w:rPr>
          <w:i/>
          <w:iCs/>
          <w:sz w:val="20"/>
          <w:szCs w:val="20"/>
        </w:rPr>
      </w:pPr>
    </w:p>
    <w:p w14:paraId="24C2BB80" w14:textId="77777777" w:rsidR="00B8631F" w:rsidRPr="00800386" w:rsidRDefault="00B8631F" w:rsidP="00B8631F">
      <w:pPr>
        <w:jc w:val="left"/>
        <w:rPr>
          <w:i/>
          <w:iCs/>
          <w:sz w:val="20"/>
          <w:szCs w:val="20"/>
        </w:rPr>
      </w:pPr>
      <w:r w:rsidRPr="00800386">
        <w:rPr>
          <w:i/>
          <w:iCs/>
          <w:sz w:val="20"/>
          <w:szCs w:val="20"/>
        </w:rPr>
        <w:t>(Here, the communicator introduces a dilemma they have faced or are currently facing.)</w:t>
      </w:r>
    </w:p>
    <w:p w14:paraId="5D9FD9BE" w14:textId="77777777" w:rsidR="00B8631F" w:rsidRPr="00800386" w:rsidRDefault="00B8631F" w:rsidP="00B8631F">
      <w:pPr>
        <w:jc w:val="left"/>
        <w:rPr>
          <w:i/>
          <w:iCs/>
          <w:sz w:val="20"/>
          <w:szCs w:val="20"/>
        </w:rPr>
      </w:pPr>
    </w:p>
    <w:p w14:paraId="3B524831" w14:textId="77777777" w:rsidR="00B8631F" w:rsidRPr="00800386" w:rsidRDefault="00B8631F" w:rsidP="00B8631F">
      <w:pPr>
        <w:jc w:val="left"/>
        <w:rPr>
          <w:b/>
          <w:bCs/>
          <w:i/>
          <w:iCs/>
          <w:sz w:val="20"/>
          <w:szCs w:val="20"/>
        </w:rPr>
      </w:pPr>
      <w:r w:rsidRPr="00800386">
        <w:rPr>
          <w:b/>
          <w:bCs/>
          <w:i/>
          <w:iCs/>
          <w:sz w:val="20"/>
          <w:szCs w:val="20"/>
        </w:rPr>
        <w:t>C. HOW DO WE ALL STRUGGLE WITH THIS?</w:t>
      </w:r>
    </w:p>
    <w:p w14:paraId="5EA84482" w14:textId="77777777" w:rsidR="00B8631F" w:rsidRPr="00800386" w:rsidRDefault="00B8631F" w:rsidP="00B8631F">
      <w:pPr>
        <w:jc w:val="left"/>
        <w:rPr>
          <w:i/>
          <w:iCs/>
          <w:sz w:val="20"/>
          <w:szCs w:val="20"/>
        </w:rPr>
      </w:pPr>
    </w:p>
    <w:p w14:paraId="0EA1A391" w14:textId="77777777" w:rsidR="00B8631F" w:rsidRPr="00800386" w:rsidRDefault="00B8631F" w:rsidP="00B8631F">
      <w:pPr>
        <w:jc w:val="left"/>
        <w:rPr>
          <w:i/>
          <w:iCs/>
          <w:sz w:val="20"/>
          <w:szCs w:val="20"/>
        </w:rPr>
      </w:pPr>
      <w:r w:rsidRPr="00800386">
        <w:rPr>
          <w:i/>
          <w:iCs/>
          <w:sz w:val="20"/>
          <w:szCs w:val="20"/>
        </w:rPr>
        <w:t>(Find common ground with your audience around the same or a similar dilemma.)</w:t>
      </w:r>
    </w:p>
    <w:p w14:paraId="4C8FD98D" w14:textId="77777777" w:rsidR="00B8631F" w:rsidRPr="00800386" w:rsidRDefault="00B8631F" w:rsidP="00B8631F">
      <w:pPr>
        <w:jc w:val="left"/>
        <w:rPr>
          <w:i/>
          <w:iCs/>
          <w:sz w:val="20"/>
          <w:szCs w:val="20"/>
        </w:rPr>
      </w:pPr>
    </w:p>
    <w:p w14:paraId="4599D5C2" w14:textId="77777777" w:rsidR="00B8631F" w:rsidRPr="00800386" w:rsidRDefault="00B8631F" w:rsidP="00B8631F">
      <w:pPr>
        <w:jc w:val="left"/>
        <w:rPr>
          <w:b/>
          <w:bCs/>
          <w:i/>
          <w:iCs/>
          <w:sz w:val="20"/>
          <w:szCs w:val="20"/>
        </w:rPr>
      </w:pPr>
      <w:r w:rsidRPr="00800386">
        <w:rPr>
          <w:b/>
          <w:bCs/>
          <w:i/>
          <w:iCs/>
          <w:sz w:val="20"/>
          <w:szCs w:val="20"/>
        </w:rPr>
        <w:t>D. WHAT DOES THE BIBLE SAY ABOUT THIS?</w:t>
      </w:r>
    </w:p>
    <w:p w14:paraId="46F1DD37" w14:textId="77777777" w:rsidR="00B8631F" w:rsidRPr="00800386" w:rsidRDefault="00B8631F" w:rsidP="00B8631F">
      <w:pPr>
        <w:jc w:val="left"/>
        <w:rPr>
          <w:i/>
          <w:iCs/>
          <w:sz w:val="20"/>
          <w:szCs w:val="20"/>
        </w:rPr>
      </w:pPr>
    </w:p>
    <w:p w14:paraId="648A623D" w14:textId="77777777" w:rsidR="00B8631F" w:rsidRPr="00800386" w:rsidRDefault="00B8631F" w:rsidP="00B8631F">
      <w:pPr>
        <w:jc w:val="left"/>
        <w:rPr>
          <w:i/>
          <w:iCs/>
          <w:sz w:val="20"/>
          <w:szCs w:val="20"/>
        </w:rPr>
      </w:pPr>
      <w:r w:rsidRPr="00800386">
        <w:rPr>
          <w:i/>
          <w:iCs/>
          <w:sz w:val="20"/>
          <w:szCs w:val="20"/>
        </w:rPr>
        <w:t>(Transition to the text to discover what God says about the tension or question you’ve introduced.)</w:t>
      </w:r>
    </w:p>
    <w:p w14:paraId="78E42C74" w14:textId="77777777" w:rsidR="00B8631F" w:rsidRPr="00800386" w:rsidRDefault="00B8631F" w:rsidP="00B8631F">
      <w:pPr>
        <w:jc w:val="left"/>
        <w:rPr>
          <w:i/>
          <w:iCs/>
          <w:sz w:val="20"/>
          <w:szCs w:val="20"/>
        </w:rPr>
      </w:pPr>
    </w:p>
    <w:p w14:paraId="39AA3DA8" w14:textId="25A2FD82" w:rsidR="00B8631F" w:rsidRPr="00800386" w:rsidRDefault="00B8631F" w:rsidP="00B8631F">
      <w:pPr>
        <w:jc w:val="left"/>
        <w:rPr>
          <w:i/>
          <w:iCs/>
          <w:sz w:val="20"/>
          <w:szCs w:val="20"/>
        </w:rPr>
      </w:pPr>
      <w:r w:rsidRPr="00800386">
        <w:rPr>
          <w:i/>
          <w:iCs/>
          <w:sz w:val="20"/>
          <w:szCs w:val="20"/>
        </w:rPr>
        <w:t>And it’s this closing interaction between God and prophet that reveals not only what has been Jonah’s problem throughout, but also what may be our problem today.</w:t>
      </w:r>
    </w:p>
    <w:p w14:paraId="530C2920" w14:textId="77777777" w:rsidR="00B8631F" w:rsidRPr="00800386" w:rsidRDefault="00B8631F" w:rsidP="00B8631F">
      <w:pPr>
        <w:jc w:val="left"/>
        <w:rPr>
          <w:i/>
          <w:iCs/>
          <w:sz w:val="20"/>
          <w:szCs w:val="20"/>
        </w:rPr>
      </w:pPr>
    </w:p>
    <w:p w14:paraId="14929B53" w14:textId="77777777" w:rsidR="00B8631F" w:rsidRPr="00800386" w:rsidRDefault="00B8631F" w:rsidP="00B8631F">
      <w:pPr>
        <w:jc w:val="left"/>
        <w:rPr>
          <w:i/>
          <w:iCs/>
          <w:sz w:val="20"/>
          <w:szCs w:val="20"/>
        </w:rPr>
      </w:pPr>
      <w:r w:rsidRPr="00800386">
        <w:rPr>
          <w:i/>
          <w:iCs/>
          <w:sz w:val="20"/>
          <w:szCs w:val="20"/>
        </w:rPr>
        <w:t>What stopped Jonah from doing what God called him to do? </w:t>
      </w:r>
    </w:p>
    <w:p w14:paraId="575D8BCE" w14:textId="77777777" w:rsidR="00B8631F" w:rsidRPr="00800386" w:rsidRDefault="00B8631F" w:rsidP="00B8631F">
      <w:pPr>
        <w:numPr>
          <w:ilvl w:val="0"/>
          <w:numId w:val="55"/>
        </w:numPr>
        <w:jc w:val="left"/>
        <w:rPr>
          <w:i/>
          <w:iCs/>
          <w:sz w:val="20"/>
          <w:szCs w:val="20"/>
        </w:rPr>
      </w:pPr>
      <w:r w:rsidRPr="00800386">
        <w:rPr>
          <w:i/>
          <w:iCs/>
          <w:sz w:val="20"/>
          <w:szCs w:val="20"/>
        </w:rPr>
        <w:t>Well, first we see that </w:t>
      </w:r>
      <w:r w:rsidRPr="00800386">
        <w:rPr>
          <w:b/>
          <w:bCs/>
          <w:i/>
          <w:iCs/>
          <w:sz w:val="20"/>
          <w:szCs w:val="20"/>
        </w:rPr>
        <w:t>it’s not an understanding problem</w:t>
      </w:r>
      <w:r w:rsidRPr="00800386">
        <w:rPr>
          <w:i/>
          <w:iCs/>
          <w:sz w:val="20"/>
          <w:szCs w:val="20"/>
        </w:rPr>
        <w:t>. </w:t>
      </w:r>
    </w:p>
    <w:p w14:paraId="3AC930B5" w14:textId="77777777" w:rsidR="00B8631F" w:rsidRPr="00800386" w:rsidRDefault="00B8631F" w:rsidP="00B8631F">
      <w:pPr>
        <w:numPr>
          <w:ilvl w:val="0"/>
          <w:numId w:val="55"/>
        </w:numPr>
        <w:jc w:val="left"/>
        <w:rPr>
          <w:i/>
          <w:iCs/>
          <w:sz w:val="20"/>
          <w:szCs w:val="20"/>
        </w:rPr>
      </w:pPr>
      <w:r w:rsidRPr="00800386">
        <w:rPr>
          <w:i/>
          <w:iCs/>
          <w:sz w:val="20"/>
          <w:szCs w:val="20"/>
        </w:rPr>
        <w:t>The reason for Jonah’s rebellion wasn’t a lack of information or clarity. </w:t>
      </w:r>
    </w:p>
    <w:p w14:paraId="535E658C" w14:textId="77777777" w:rsidR="00B8631F" w:rsidRPr="00800386" w:rsidRDefault="00B8631F" w:rsidP="00B8631F">
      <w:pPr>
        <w:numPr>
          <w:ilvl w:val="0"/>
          <w:numId w:val="55"/>
        </w:numPr>
        <w:jc w:val="left"/>
        <w:rPr>
          <w:i/>
          <w:iCs/>
          <w:sz w:val="20"/>
          <w:szCs w:val="20"/>
        </w:rPr>
      </w:pPr>
      <w:r w:rsidRPr="00800386">
        <w:rPr>
          <w:i/>
          <w:iCs/>
          <w:sz w:val="20"/>
          <w:szCs w:val="20"/>
        </w:rPr>
        <w:t>That wasn’t his issue.</w:t>
      </w:r>
    </w:p>
    <w:p w14:paraId="676A84DF" w14:textId="77777777" w:rsidR="00B8631F" w:rsidRPr="00800386" w:rsidRDefault="00B8631F" w:rsidP="00B8631F">
      <w:pPr>
        <w:jc w:val="left"/>
        <w:rPr>
          <w:i/>
          <w:iCs/>
          <w:sz w:val="20"/>
          <w:szCs w:val="20"/>
        </w:rPr>
      </w:pPr>
    </w:p>
    <w:p w14:paraId="7C78571E" w14:textId="77777777" w:rsidR="00B8631F" w:rsidRPr="00800386" w:rsidRDefault="00B8631F" w:rsidP="00B8631F">
      <w:pPr>
        <w:jc w:val="left"/>
        <w:rPr>
          <w:i/>
          <w:iCs/>
          <w:sz w:val="20"/>
          <w:szCs w:val="20"/>
        </w:rPr>
      </w:pPr>
      <w:r w:rsidRPr="00800386">
        <w:rPr>
          <w:i/>
          <w:iCs/>
          <w:sz w:val="20"/>
          <w:szCs w:val="20"/>
        </w:rPr>
        <w:t>After begrudgingly delivering God’s warning message to evil Nineveh, Jonah watched as God “relented concerning the calamity which He had declared He would bring upon them.” </w:t>
      </w:r>
    </w:p>
    <w:p w14:paraId="2FB3209F" w14:textId="77777777" w:rsidR="00B8631F" w:rsidRPr="00800386" w:rsidRDefault="00B8631F" w:rsidP="00B8631F">
      <w:pPr>
        <w:numPr>
          <w:ilvl w:val="0"/>
          <w:numId w:val="56"/>
        </w:numPr>
        <w:jc w:val="left"/>
        <w:rPr>
          <w:i/>
          <w:iCs/>
          <w:sz w:val="20"/>
          <w:szCs w:val="20"/>
        </w:rPr>
      </w:pPr>
      <w:r w:rsidRPr="00800386">
        <w:rPr>
          <w:i/>
          <w:iCs/>
          <w:sz w:val="20"/>
          <w:szCs w:val="20"/>
        </w:rPr>
        <w:t>God showed mercy, a mercy that ticked off Jonah who now turns to God and says, “Listen up while I tell you why I’ve been so mad and why I’m still mad now.” </w:t>
      </w:r>
    </w:p>
    <w:p w14:paraId="05F73E05" w14:textId="77777777" w:rsidR="00B8631F" w:rsidRPr="00800386" w:rsidRDefault="00B8631F" w:rsidP="00B8631F">
      <w:pPr>
        <w:numPr>
          <w:ilvl w:val="0"/>
          <w:numId w:val="56"/>
        </w:numPr>
        <w:jc w:val="left"/>
        <w:rPr>
          <w:i/>
          <w:iCs/>
          <w:sz w:val="20"/>
          <w:szCs w:val="20"/>
        </w:rPr>
      </w:pPr>
      <w:r w:rsidRPr="00800386">
        <w:rPr>
          <w:i/>
          <w:iCs/>
          <w:sz w:val="20"/>
          <w:szCs w:val="20"/>
        </w:rPr>
        <w:t>And what’s the reason he gives? </w:t>
      </w:r>
    </w:p>
    <w:p w14:paraId="7912F984" w14:textId="77777777" w:rsidR="00B8631F" w:rsidRPr="00800386" w:rsidRDefault="00B8631F" w:rsidP="00B8631F">
      <w:pPr>
        <w:numPr>
          <w:ilvl w:val="0"/>
          <w:numId w:val="56"/>
        </w:numPr>
        <w:jc w:val="left"/>
        <w:rPr>
          <w:i/>
          <w:iCs/>
          <w:sz w:val="20"/>
          <w:szCs w:val="20"/>
        </w:rPr>
      </w:pPr>
      <w:r w:rsidRPr="00800386">
        <w:rPr>
          <w:i/>
          <w:iCs/>
          <w:sz w:val="20"/>
          <w:szCs w:val="20"/>
        </w:rPr>
        <w:t>The reason he’s so angry with God is that he knows God. </w:t>
      </w:r>
    </w:p>
    <w:p w14:paraId="67FB2387" w14:textId="77777777" w:rsidR="00B8631F" w:rsidRPr="00800386" w:rsidRDefault="00B8631F" w:rsidP="00B8631F">
      <w:pPr>
        <w:numPr>
          <w:ilvl w:val="0"/>
          <w:numId w:val="56"/>
        </w:numPr>
        <w:jc w:val="left"/>
        <w:rPr>
          <w:i/>
          <w:iCs/>
          <w:sz w:val="20"/>
          <w:szCs w:val="20"/>
        </w:rPr>
      </w:pPr>
      <w:r w:rsidRPr="00800386">
        <w:rPr>
          <w:i/>
          <w:iCs/>
          <w:sz w:val="20"/>
          <w:szCs w:val="20"/>
        </w:rPr>
        <w:t>Like his statement to the sailors in chapter 1, this prayer in 4:2 is full of good theology. </w:t>
      </w:r>
    </w:p>
    <w:p w14:paraId="288EE582" w14:textId="77777777" w:rsidR="00B8631F" w:rsidRPr="00800386" w:rsidRDefault="00B8631F" w:rsidP="00B8631F">
      <w:pPr>
        <w:numPr>
          <w:ilvl w:val="0"/>
          <w:numId w:val="56"/>
        </w:numPr>
        <w:jc w:val="left"/>
        <w:rPr>
          <w:i/>
          <w:iCs/>
          <w:sz w:val="20"/>
          <w:szCs w:val="20"/>
        </w:rPr>
      </w:pPr>
      <w:r w:rsidRPr="00800386">
        <w:rPr>
          <w:i/>
          <w:iCs/>
          <w:sz w:val="20"/>
          <w:szCs w:val="20"/>
        </w:rPr>
        <w:t>Jonah knows well the God he has run from, </w:t>
      </w:r>
    </w:p>
    <w:p w14:paraId="0D07828C" w14:textId="77777777" w:rsidR="00B8631F" w:rsidRPr="00800386" w:rsidRDefault="00B8631F" w:rsidP="00B8631F">
      <w:pPr>
        <w:numPr>
          <w:ilvl w:val="0"/>
          <w:numId w:val="56"/>
        </w:numPr>
        <w:jc w:val="left"/>
        <w:rPr>
          <w:i/>
          <w:iCs/>
          <w:sz w:val="20"/>
          <w:szCs w:val="20"/>
        </w:rPr>
      </w:pPr>
      <w:r w:rsidRPr="00800386">
        <w:rPr>
          <w:i/>
          <w:iCs/>
          <w:sz w:val="20"/>
          <w:szCs w:val="20"/>
        </w:rPr>
        <w:t>the God with whom he is unhappy, </w:t>
      </w:r>
    </w:p>
    <w:p w14:paraId="7427F1EC" w14:textId="77777777" w:rsidR="00B8631F" w:rsidRPr="00800386" w:rsidRDefault="00B8631F" w:rsidP="00B8631F">
      <w:pPr>
        <w:numPr>
          <w:ilvl w:val="0"/>
          <w:numId w:val="56"/>
        </w:numPr>
        <w:jc w:val="left"/>
        <w:rPr>
          <w:i/>
          <w:iCs/>
          <w:sz w:val="20"/>
          <w:szCs w:val="20"/>
        </w:rPr>
      </w:pPr>
      <w:r w:rsidRPr="00800386">
        <w:rPr>
          <w:i/>
          <w:iCs/>
          <w:sz w:val="20"/>
          <w:szCs w:val="20"/>
        </w:rPr>
        <w:t>and the God to whom he now speaks. </w:t>
      </w:r>
    </w:p>
    <w:p w14:paraId="3B78EC5C" w14:textId="77777777" w:rsidR="00B8631F" w:rsidRPr="00800386" w:rsidRDefault="00B8631F" w:rsidP="00B8631F">
      <w:pPr>
        <w:numPr>
          <w:ilvl w:val="0"/>
          <w:numId w:val="56"/>
        </w:numPr>
        <w:jc w:val="left"/>
        <w:rPr>
          <w:i/>
          <w:iCs/>
          <w:sz w:val="20"/>
          <w:szCs w:val="20"/>
        </w:rPr>
      </w:pPr>
      <w:r w:rsidRPr="00800386">
        <w:rPr>
          <w:i/>
          <w:iCs/>
          <w:sz w:val="20"/>
          <w:szCs w:val="20"/>
        </w:rPr>
        <w:t>It’s because he knows God and God’s character, that he ran away in the first place, </w:t>
      </w:r>
    </w:p>
    <w:p w14:paraId="2910688E" w14:textId="77777777" w:rsidR="00B8631F" w:rsidRPr="00800386" w:rsidRDefault="00B8631F" w:rsidP="00B8631F">
      <w:pPr>
        <w:numPr>
          <w:ilvl w:val="0"/>
          <w:numId w:val="56"/>
        </w:numPr>
        <w:jc w:val="left"/>
        <w:rPr>
          <w:i/>
          <w:iCs/>
          <w:sz w:val="20"/>
          <w:szCs w:val="20"/>
        </w:rPr>
      </w:pPr>
      <w:r w:rsidRPr="00800386">
        <w:rPr>
          <w:i/>
          <w:iCs/>
          <w:sz w:val="20"/>
          <w:szCs w:val="20"/>
        </w:rPr>
        <w:t>trying to delay what he knew God would probably do, </w:t>
      </w:r>
    </w:p>
    <w:p w14:paraId="7587CEF9" w14:textId="77777777" w:rsidR="00B8631F" w:rsidRPr="00800386" w:rsidRDefault="00B8631F" w:rsidP="00B8631F">
      <w:pPr>
        <w:numPr>
          <w:ilvl w:val="0"/>
          <w:numId w:val="56"/>
        </w:numPr>
        <w:jc w:val="left"/>
        <w:rPr>
          <w:i/>
          <w:iCs/>
          <w:sz w:val="20"/>
          <w:szCs w:val="20"/>
        </w:rPr>
      </w:pPr>
      <w:r w:rsidRPr="00800386">
        <w:rPr>
          <w:i/>
          <w:iCs/>
          <w:sz w:val="20"/>
          <w:szCs w:val="20"/>
        </w:rPr>
        <w:t>that is, be who he is: “gracious and compassionate, </w:t>
      </w:r>
    </w:p>
    <w:p w14:paraId="761C19EB" w14:textId="77777777" w:rsidR="00B8631F" w:rsidRPr="00800386" w:rsidRDefault="00B8631F" w:rsidP="00B8631F">
      <w:pPr>
        <w:numPr>
          <w:ilvl w:val="0"/>
          <w:numId w:val="56"/>
        </w:numPr>
        <w:jc w:val="left"/>
        <w:rPr>
          <w:i/>
          <w:iCs/>
          <w:sz w:val="20"/>
          <w:szCs w:val="20"/>
        </w:rPr>
      </w:pPr>
      <w:r w:rsidRPr="00800386">
        <w:rPr>
          <w:i/>
          <w:iCs/>
          <w:sz w:val="20"/>
          <w:szCs w:val="20"/>
        </w:rPr>
        <w:t>slow to anger and abundant in lovingkindness, </w:t>
      </w:r>
    </w:p>
    <w:p w14:paraId="2F1B4921" w14:textId="77777777" w:rsidR="00B8631F" w:rsidRPr="00800386" w:rsidRDefault="00B8631F" w:rsidP="00B8631F">
      <w:pPr>
        <w:numPr>
          <w:ilvl w:val="0"/>
          <w:numId w:val="56"/>
        </w:numPr>
        <w:jc w:val="left"/>
        <w:rPr>
          <w:i/>
          <w:iCs/>
          <w:sz w:val="20"/>
          <w:szCs w:val="20"/>
        </w:rPr>
      </w:pPr>
      <w:r w:rsidRPr="00800386">
        <w:rPr>
          <w:i/>
          <w:iCs/>
          <w:sz w:val="20"/>
          <w:szCs w:val="20"/>
        </w:rPr>
        <w:t>and one who relents concerning calamity.”</w:t>
      </w:r>
    </w:p>
    <w:p w14:paraId="44D13B19" w14:textId="77777777" w:rsidR="00B8631F" w:rsidRPr="00800386" w:rsidRDefault="00B8631F" w:rsidP="00B8631F">
      <w:pPr>
        <w:jc w:val="left"/>
        <w:rPr>
          <w:i/>
          <w:iCs/>
          <w:sz w:val="20"/>
          <w:szCs w:val="20"/>
        </w:rPr>
      </w:pPr>
    </w:p>
    <w:p w14:paraId="29D50C32" w14:textId="77777777" w:rsidR="00B8631F" w:rsidRPr="00800386" w:rsidRDefault="00B8631F" w:rsidP="00B8631F">
      <w:pPr>
        <w:jc w:val="left"/>
        <w:rPr>
          <w:i/>
          <w:iCs/>
          <w:sz w:val="20"/>
          <w:szCs w:val="20"/>
        </w:rPr>
      </w:pPr>
      <w:r w:rsidRPr="00800386">
        <w:rPr>
          <w:i/>
          <w:iCs/>
          <w:sz w:val="20"/>
          <w:szCs w:val="20"/>
        </w:rPr>
        <w:t>Not only did Jonah not reflect God’s compassionate character, but he’s angry with God for having a consistently compassionate character.</w:t>
      </w:r>
    </w:p>
    <w:p w14:paraId="6D419308" w14:textId="77777777" w:rsidR="00B8631F" w:rsidRPr="00800386" w:rsidRDefault="00B8631F" w:rsidP="00B8631F">
      <w:pPr>
        <w:numPr>
          <w:ilvl w:val="0"/>
          <w:numId w:val="57"/>
        </w:numPr>
        <w:jc w:val="left"/>
        <w:rPr>
          <w:i/>
          <w:iCs/>
          <w:sz w:val="20"/>
          <w:szCs w:val="20"/>
        </w:rPr>
      </w:pPr>
      <w:r w:rsidRPr="00800386">
        <w:rPr>
          <w:i/>
          <w:iCs/>
          <w:sz w:val="20"/>
          <w:szCs w:val="20"/>
        </w:rPr>
        <w:t>Jonah’s problem was not an understanding problem. </w:t>
      </w:r>
    </w:p>
    <w:p w14:paraId="07B294F1" w14:textId="77777777" w:rsidR="00B8631F" w:rsidRPr="00800386" w:rsidRDefault="00B8631F" w:rsidP="00B8631F">
      <w:pPr>
        <w:numPr>
          <w:ilvl w:val="0"/>
          <w:numId w:val="57"/>
        </w:numPr>
        <w:jc w:val="left"/>
        <w:rPr>
          <w:i/>
          <w:iCs/>
          <w:sz w:val="20"/>
          <w:szCs w:val="20"/>
        </w:rPr>
      </w:pPr>
      <w:r w:rsidRPr="00800386">
        <w:rPr>
          <w:i/>
          <w:iCs/>
          <w:sz w:val="20"/>
          <w:szCs w:val="20"/>
        </w:rPr>
        <w:t>He knew God, he knew God’s character, he knew God’s assignment. </w:t>
      </w:r>
    </w:p>
    <w:p w14:paraId="69089EEA" w14:textId="77777777" w:rsidR="00B8631F" w:rsidRPr="00800386" w:rsidRDefault="00B8631F" w:rsidP="00B8631F">
      <w:pPr>
        <w:numPr>
          <w:ilvl w:val="0"/>
          <w:numId w:val="57"/>
        </w:numPr>
        <w:jc w:val="left"/>
        <w:rPr>
          <w:i/>
          <w:iCs/>
          <w:sz w:val="20"/>
          <w:szCs w:val="20"/>
        </w:rPr>
      </w:pPr>
      <w:r w:rsidRPr="00800386">
        <w:rPr>
          <w:i/>
          <w:iCs/>
          <w:sz w:val="20"/>
          <w:szCs w:val="20"/>
        </w:rPr>
        <w:t>He couldn’t claim ignorance.</w:t>
      </w:r>
    </w:p>
    <w:p w14:paraId="0AC56E26" w14:textId="77777777" w:rsidR="00B8631F" w:rsidRPr="00800386" w:rsidRDefault="00B8631F" w:rsidP="00B8631F">
      <w:pPr>
        <w:jc w:val="left"/>
        <w:rPr>
          <w:i/>
          <w:iCs/>
          <w:sz w:val="20"/>
          <w:szCs w:val="20"/>
        </w:rPr>
      </w:pPr>
    </w:p>
    <w:p w14:paraId="531F53F0" w14:textId="77777777" w:rsidR="00B8631F" w:rsidRPr="00800386" w:rsidRDefault="00B8631F" w:rsidP="00B8631F">
      <w:pPr>
        <w:jc w:val="left"/>
        <w:rPr>
          <w:i/>
          <w:iCs/>
          <w:sz w:val="20"/>
          <w:szCs w:val="20"/>
        </w:rPr>
      </w:pPr>
      <w:r w:rsidRPr="00800386">
        <w:rPr>
          <w:i/>
          <w:iCs/>
          <w:sz w:val="20"/>
          <w:szCs w:val="20"/>
        </w:rPr>
        <w:t>And neither can we. </w:t>
      </w:r>
    </w:p>
    <w:p w14:paraId="73E3F780" w14:textId="77777777" w:rsidR="00B8631F" w:rsidRPr="00800386" w:rsidRDefault="00B8631F" w:rsidP="00B8631F">
      <w:pPr>
        <w:numPr>
          <w:ilvl w:val="0"/>
          <w:numId w:val="58"/>
        </w:numPr>
        <w:jc w:val="left"/>
        <w:rPr>
          <w:i/>
          <w:iCs/>
          <w:sz w:val="20"/>
          <w:szCs w:val="20"/>
        </w:rPr>
      </w:pPr>
      <w:r w:rsidRPr="00800386">
        <w:rPr>
          <w:i/>
          <w:iCs/>
          <w:sz w:val="20"/>
          <w:szCs w:val="20"/>
        </w:rPr>
        <w:t>There may be a season when a Christian, being new to the faith, is learning about God like drinking from a fire-hydrant. </w:t>
      </w:r>
    </w:p>
    <w:p w14:paraId="0B9AD720" w14:textId="77777777" w:rsidR="00B8631F" w:rsidRPr="00800386" w:rsidRDefault="00B8631F" w:rsidP="00B8631F">
      <w:pPr>
        <w:numPr>
          <w:ilvl w:val="0"/>
          <w:numId w:val="58"/>
        </w:numPr>
        <w:jc w:val="left"/>
        <w:rPr>
          <w:i/>
          <w:iCs/>
          <w:sz w:val="20"/>
          <w:szCs w:val="20"/>
        </w:rPr>
      </w:pPr>
      <w:r w:rsidRPr="00800386">
        <w:rPr>
          <w:i/>
          <w:iCs/>
          <w:sz w:val="20"/>
          <w:szCs w:val="20"/>
        </w:rPr>
        <w:t>But as months and years pass, claims of ignorance become less legitimate. </w:t>
      </w:r>
    </w:p>
    <w:p w14:paraId="4E3B9036" w14:textId="77777777" w:rsidR="00B8631F" w:rsidRPr="00800386" w:rsidRDefault="00B8631F" w:rsidP="00B8631F">
      <w:pPr>
        <w:numPr>
          <w:ilvl w:val="0"/>
          <w:numId w:val="58"/>
        </w:numPr>
        <w:jc w:val="left"/>
        <w:rPr>
          <w:i/>
          <w:iCs/>
          <w:sz w:val="20"/>
          <w:szCs w:val="20"/>
        </w:rPr>
      </w:pPr>
      <w:r w:rsidRPr="00800386">
        <w:rPr>
          <w:i/>
          <w:iCs/>
          <w:sz w:val="20"/>
          <w:szCs w:val="20"/>
        </w:rPr>
        <w:t>We serve a God who has revealed himself, his character, his will, his plan, and his purposes. </w:t>
      </w:r>
    </w:p>
    <w:p w14:paraId="5E183A30" w14:textId="77777777" w:rsidR="00B8631F" w:rsidRPr="00800386" w:rsidRDefault="00B8631F" w:rsidP="00B8631F">
      <w:pPr>
        <w:numPr>
          <w:ilvl w:val="0"/>
          <w:numId w:val="58"/>
        </w:numPr>
        <w:jc w:val="left"/>
        <w:rPr>
          <w:i/>
          <w:iCs/>
          <w:sz w:val="20"/>
          <w:szCs w:val="20"/>
        </w:rPr>
      </w:pPr>
      <w:r w:rsidRPr="00800386">
        <w:rPr>
          <w:i/>
          <w:iCs/>
          <w:sz w:val="20"/>
          <w:szCs w:val="20"/>
        </w:rPr>
        <w:t>Even those who ignore God’s self-revelation, Paul writes in Romans 1, “are without excuse” because creation itself screams with clarity God’s “eternal power and divine nature.”</w:t>
      </w:r>
    </w:p>
    <w:p w14:paraId="627D23B8" w14:textId="77777777" w:rsidR="00B8631F" w:rsidRPr="00800386" w:rsidRDefault="00B8631F" w:rsidP="00B8631F">
      <w:pPr>
        <w:jc w:val="left"/>
        <w:rPr>
          <w:i/>
          <w:iCs/>
          <w:sz w:val="20"/>
          <w:szCs w:val="20"/>
        </w:rPr>
      </w:pPr>
    </w:p>
    <w:p w14:paraId="75D03357" w14:textId="77777777" w:rsidR="00B8631F" w:rsidRPr="00800386" w:rsidRDefault="00B8631F" w:rsidP="00B8631F">
      <w:pPr>
        <w:jc w:val="left"/>
        <w:rPr>
          <w:i/>
          <w:iCs/>
          <w:sz w:val="20"/>
          <w:szCs w:val="20"/>
        </w:rPr>
      </w:pPr>
      <w:r w:rsidRPr="00800386">
        <w:rPr>
          <w:i/>
          <w:iCs/>
          <w:sz w:val="20"/>
          <w:szCs w:val="20"/>
        </w:rPr>
        <w:t>God’s people are to reflect God’s compassion to the world. </w:t>
      </w:r>
    </w:p>
    <w:p w14:paraId="4F4E8737" w14:textId="77777777" w:rsidR="00B8631F" w:rsidRPr="00800386" w:rsidRDefault="00B8631F" w:rsidP="00B8631F">
      <w:pPr>
        <w:numPr>
          <w:ilvl w:val="0"/>
          <w:numId w:val="59"/>
        </w:numPr>
        <w:jc w:val="left"/>
        <w:rPr>
          <w:i/>
          <w:iCs/>
          <w:sz w:val="20"/>
          <w:szCs w:val="20"/>
        </w:rPr>
      </w:pPr>
      <w:r w:rsidRPr="00800386">
        <w:rPr>
          <w:i/>
          <w:iCs/>
          <w:sz w:val="20"/>
          <w:szCs w:val="20"/>
        </w:rPr>
        <w:t>When we fail to do that, it’s not for lack of information. </w:t>
      </w:r>
    </w:p>
    <w:p w14:paraId="12A63781" w14:textId="77777777" w:rsidR="00B8631F" w:rsidRPr="00800386" w:rsidRDefault="00B8631F" w:rsidP="00B8631F">
      <w:pPr>
        <w:numPr>
          <w:ilvl w:val="0"/>
          <w:numId w:val="59"/>
        </w:numPr>
        <w:jc w:val="left"/>
        <w:rPr>
          <w:i/>
          <w:iCs/>
          <w:sz w:val="20"/>
          <w:szCs w:val="20"/>
        </w:rPr>
      </w:pPr>
      <w:r w:rsidRPr="00800386">
        <w:rPr>
          <w:i/>
          <w:iCs/>
          <w:sz w:val="20"/>
          <w:szCs w:val="20"/>
        </w:rPr>
        <w:t>It’s not an understanding problem that Jonah had and that we have. </w:t>
      </w:r>
    </w:p>
    <w:p w14:paraId="0DAC0045" w14:textId="77777777" w:rsidR="00B8631F" w:rsidRPr="00800386" w:rsidRDefault="00B8631F" w:rsidP="00B8631F">
      <w:pPr>
        <w:numPr>
          <w:ilvl w:val="0"/>
          <w:numId w:val="59"/>
        </w:numPr>
        <w:jc w:val="left"/>
        <w:rPr>
          <w:i/>
          <w:iCs/>
          <w:sz w:val="20"/>
          <w:szCs w:val="20"/>
        </w:rPr>
      </w:pPr>
      <w:r w:rsidRPr="00800386">
        <w:rPr>
          <w:i/>
          <w:iCs/>
          <w:sz w:val="20"/>
          <w:szCs w:val="20"/>
        </w:rPr>
        <w:t>What we find as we keep reading is that, actually, </w:t>
      </w:r>
      <w:r w:rsidRPr="00800386">
        <w:rPr>
          <w:b/>
          <w:bCs/>
          <w:i/>
          <w:iCs/>
          <w:sz w:val="20"/>
          <w:szCs w:val="20"/>
        </w:rPr>
        <w:t>it’s a submission problem</w:t>
      </w:r>
      <w:r w:rsidRPr="00800386">
        <w:rPr>
          <w:i/>
          <w:iCs/>
          <w:sz w:val="20"/>
          <w:szCs w:val="20"/>
        </w:rPr>
        <w:t>.</w:t>
      </w:r>
    </w:p>
    <w:p w14:paraId="1A931795" w14:textId="77777777" w:rsidR="00B8631F" w:rsidRPr="00800386" w:rsidRDefault="00B8631F" w:rsidP="00B8631F">
      <w:pPr>
        <w:jc w:val="left"/>
        <w:rPr>
          <w:i/>
          <w:iCs/>
          <w:sz w:val="20"/>
          <w:szCs w:val="20"/>
        </w:rPr>
      </w:pPr>
    </w:p>
    <w:p w14:paraId="17FC71AB" w14:textId="77777777" w:rsidR="00B8631F" w:rsidRPr="00800386" w:rsidRDefault="00B8631F" w:rsidP="00B8631F">
      <w:pPr>
        <w:jc w:val="left"/>
        <w:rPr>
          <w:i/>
          <w:iCs/>
          <w:sz w:val="20"/>
          <w:szCs w:val="20"/>
        </w:rPr>
      </w:pPr>
      <w:r w:rsidRPr="00800386">
        <w:rPr>
          <w:i/>
          <w:iCs/>
          <w:sz w:val="20"/>
          <w:szCs w:val="20"/>
        </w:rPr>
        <w:t>But it greatly displeased Jonah and he became angry.</w:t>
      </w:r>
    </w:p>
    <w:p w14:paraId="4AA16BFC" w14:textId="77777777" w:rsidR="00B8631F" w:rsidRPr="00800386" w:rsidRDefault="00B8631F" w:rsidP="00B8631F">
      <w:pPr>
        <w:jc w:val="left"/>
        <w:rPr>
          <w:i/>
          <w:iCs/>
          <w:sz w:val="20"/>
          <w:szCs w:val="20"/>
        </w:rPr>
      </w:pPr>
    </w:p>
    <w:p w14:paraId="2DB88B99" w14:textId="77777777" w:rsidR="00B8631F" w:rsidRPr="00800386" w:rsidRDefault="00B8631F" w:rsidP="00B8631F">
      <w:pPr>
        <w:jc w:val="left"/>
        <w:rPr>
          <w:i/>
          <w:iCs/>
          <w:sz w:val="20"/>
          <w:szCs w:val="20"/>
        </w:rPr>
      </w:pPr>
      <w:r w:rsidRPr="00800386">
        <w:rPr>
          <w:i/>
          <w:iCs/>
          <w:sz w:val="20"/>
          <w:szCs w:val="20"/>
        </w:rPr>
        <w:t>Literally, the Hebrew reads “</w:t>
      </w:r>
      <w:r w:rsidRPr="00800386">
        <w:rPr>
          <w:b/>
          <w:bCs/>
          <w:i/>
          <w:iCs/>
          <w:sz w:val="20"/>
          <w:szCs w:val="20"/>
        </w:rPr>
        <w:t>It was very evil to Jonah</w:t>
      </w:r>
      <w:r w:rsidRPr="00800386">
        <w:rPr>
          <w:i/>
          <w:iCs/>
          <w:sz w:val="20"/>
          <w:szCs w:val="20"/>
        </w:rPr>
        <w:t>.” Jonah looked at Nineveh’s repentance and God’s mercy and says: “That’s wicked!” </w:t>
      </w:r>
    </w:p>
    <w:p w14:paraId="1BD03963" w14:textId="77777777" w:rsidR="00B8631F" w:rsidRPr="00800386" w:rsidRDefault="00B8631F" w:rsidP="00B8631F">
      <w:pPr>
        <w:jc w:val="left"/>
        <w:rPr>
          <w:i/>
          <w:iCs/>
          <w:sz w:val="20"/>
          <w:szCs w:val="20"/>
        </w:rPr>
      </w:pPr>
    </w:p>
    <w:p w14:paraId="1E364569" w14:textId="77777777" w:rsidR="00B8631F" w:rsidRPr="00800386" w:rsidRDefault="00B8631F" w:rsidP="00B8631F">
      <w:pPr>
        <w:jc w:val="left"/>
        <w:rPr>
          <w:i/>
          <w:iCs/>
          <w:sz w:val="20"/>
          <w:szCs w:val="20"/>
        </w:rPr>
      </w:pPr>
      <w:r w:rsidRPr="00800386">
        <w:rPr>
          <w:i/>
          <w:iCs/>
          <w:sz w:val="20"/>
          <w:szCs w:val="20"/>
        </w:rPr>
        <w:t>Just as God declares in the NT that all “</w:t>
      </w:r>
      <w:r w:rsidRPr="00800386">
        <w:rPr>
          <w:b/>
          <w:bCs/>
          <w:i/>
          <w:iCs/>
          <w:sz w:val="20"/>
          <w:szCs w:val="20"/>
        </w:rPr>
        <w:t>have fallen short</w:t>
      </w:r>
      <w:r w:rsidRPr="00800386">
        <w:rPr>
          <w:i/>
          <w:iCs/>
          <w:sz w:val="20"/>
          <w:szCs w:val="20"/>
        </w:rPr>
        <w:t>” of God’s standard, so here Jonah says God has fallen short of Jonah’s standard. </w:t>
      </w:r>
    </w:p>
    <w:p w14:paraId="23119AB3" w14:textId="77777777" w:rsidR="00B8631F" w:rsidRPr="00800386" w:rsidRDefault="00B8631F" w:rsidP="00B8631F">
      <w:pPr>
        <w:jc w:val="left"/>
        <w:rPr>
          <w:i/>
          <w:iCs/>
          <w:sz w:val="20"/>
          <w:szCs w:val="20"/>
        </w:rPr>
      </w:pPr>
    </w:p>
    <w:p w14:paraId="7568786D" w14:textId="77777777" w:rsidR="00B8631F" w:rsidRPr="00800386" w:rsidRDefault="00B8631F" w:rsidP="00B8631F">
      <w:pPr>
        <w:jc w:val="left"/>
        <w:rPr>
          <w:i/>
          <w:iCs/>
          <w:sz w:val="20"/>
          <w:szCs w:val="20"/>
        </w:rPr>
      </w:pPr>
      <w:r w:rsidRPr="00800386">
        <w:rPr>
          <w:i/>
          <w:iCs/>
          <w:sz w:val="20"/>
          <w:szCs w:val="20"/>
        </w:rPr>
        <w:t>The prophet sees God’s compassion on display and declares it unjust, “</w:t>
      </w:r>
      <w:r w:rsidRPr="00800386">
        <w:rPr>
          <w:b/>
          <w:bCs/>
          <w:i/>
          <w:iCs/>
          <w:sz w:val="20"/>
          <w:szCs w:val="20"/>
        </w:rPr>
        <w:t>evil</w:t>
      </w:r>
      <w:r w:rsidRPr="00800386">
        <w:rPr>
          <w:i/>
          <w:iCs/>
          <w:sz w:val="20"/>
          <w:szCs w:val="20"/>
        </w:rPr>
        <w:t>,” and, because of that, probably sees his own anger as righteous indignation. </w:t>
      </w:r>
    </w:p>
    <w:p w14:paraId="43E0DEAA" w14:textId="77777777" w:rsidR="00B8631F" w:rsidRPr="00800386" w:rsidRDefault="00B8631F" w:rsidP="00B8631F">
      <w:pPr>
        <w:numPr>
          <w:ilvl w:val="0"/>
          <w:numId w:val="60"/>
        </w:numPr>
        <w:jc w:val="left"/>
        <w:rPr>
          <w:i/>
          <w:iCs/>
          <w:sz w:val="20"/>
          <w:szCs w:val="20"/>
        </w:rPr>
      </w:pPr>
      <w:r w:rsidRPr="00800386">
        <w:rPr>
          <w:i/>
          <w:iCs/>
          <w:sz w:val="20"/>
          <w:szCs w:val="20"/>
        </w:rPr>
        <w:t>As a prophet, Jonah’s job was to speak God’s words but here he has the audacity to condemn God’s actions. </w:t>
      </w:r>
    </w:p>
    <w:p w14:paraId="24CAFD58" w14:textId="77777777" w:rsidR="00B8631F" w:rsidRPr="00800386" w:rsidRDefault="00B8631F" w:rsidP="00B8631F">
      <w:pPr>
        <w:numPr>
          <w:ilvl w:val="0"/>
          <w:numId w:val="60"/>
        </w:numPr>
        <w:jc w:val="left"/>
        <w:rPr>
          <w:i/>
          <w:iCs/>
          <w:sz w:val="20"/>
          <w:szCs w:val="20"/>
        </w:rPr>
      </w:pPr>
      <w:r w:rsidRPr="00800386">
        <w:rPr>
          <w:i/>
          <w:iCs/>
          <w:sz w:val="20"/>
          <w:szCs w:val="20"/>
        </w:rPr>
        <w:t>He has put God on trial and declared him guilty.</w:t>
      </w:r>
    </w:p>
    <w:p w14:paraId="1A65EDCA" w14:textId="77777777" w:rsidR="00B8631F" w:rsidRPr="00800386" w:rsidRDefault="00B8631F" w:rsidP="00B8631F">
      <w:pPr>
        <w:jc w:val="left"/>
        <w:rPr>
          <w:i/>
          <w:iCs/>
          <w:sz w:val="20"/>
          <w:szCs w:val="20"/>
        </w:rPr>
      </w:pPr>
    </w:p>
    <w:p w14:paraId="53602989" w14:textId="77777777" w:rsidR="00B8631F" w:rsidRPr="00800386" w:rsidRDefault="00B8631F" w:rsidP="00B8631F">
      <w:pPr>
        <w:jc w:val="left"/>
        <w:rPr>
          <w:i/>
          <w:iCs/>
          <w:sz w:val="20"/>
          <w:szCs w:val="20"/>
        </w:rPr>
      </w:pPr>
      <w:r w:rsidRPr="00800386">
        <w:rPr>
          <w:i/>
          <w:iCs/>
          <w:sz w:val="20"/>
          <w:szCs w:val="20"/>
        </w:rPr>
        <w:t>“Therefore now, O Lord, please take my life from me, for death is better to me than life.”</w:t>
      </w:r>
    </w:p>
    <w:p w14:paraId="2B264DBA" w14:textId="77777777" w:rsidR="00B8631F" w:rsidRPr="00800386" w:rsidRDefault="00B8631F" w:rsidP="00B8631F">
      <w:pPr>
        <w:jc w:val="left"/>
        <w:rPr>
          <w:i/>
          <w:iCs/>
          <w:sz w:val="20"/>
          <w:szCs w:val="20"/>
        </w:rPr>
      </w:pPr>
    </w:p>
    <w:p w14:paraId="7780B40E" w14:textId="77777777" w:rsidR="00B8631F" w:rsidRPr="00800386" w:rsidRDefault="00B8631F" w:rsidP="00B8631F">
      <w:pPr>
        <w:jc w:val="left"/>
        <w:rPr>
          <w:i/>
          <w:iCs/>
          <w:sz w:val="20"/>
          <w:szCs w:val="20"/>
        </w:rPr>
      </w:pPr>
      <w:r w:rsidRPr="00800386">
        <w:rPr>
          <w:i/>
          <w:iCs/>
          <w:sz w:val="20"/>
          <w:szCs w:val="20"/>
        </w:rPr>
        <w:t>Jonah would rather give up his life than live in a world where Ninivite lives are spared. </w:t>
      </w:r>
    </w:p>
    <w:p w14:paraId="1F8874F9" w14:textId="77777777" w:rsidR="00B8631F" w:rsidRPr="00800386" w:rsidRDefault="00B8631F" w:rsidP="00B8631F">
      <w:pPr>
        <w:numPr>
          <w:ilvl w:val="0"/>
          <w:numId w:val="61"/>
        </w:numPr>
        <w:jc w:val="left"/>
        <w:rPr>
          <w:i/>
          <w:iCs/>
          <w:sz w:val="20"/>
          <w:szCs w:val="20"/>
        </w:rPr>
      </w:pPr>
      <w:r w:rsidRPr="00800386">
        <w:rPr>
          <w:i/>
          <w:iCs/>
          <w:sz w:val="20"/>
          <w:szCs w:val="20"/>
        </w:rPr>
        <w:t>But, just like on the ship, Jonah won’t do it himself and asks God to kill him. </w:t>
      </w:r>
    </w:p>
    <w:p w14:paraId="50FC3FE9" w14:textId="77777777" w:rsidR="00B8631F" w:rsidRPr="00800386" w:rsidRDefault="00B8631F" w:rsidP="00B8631F">
      <w:pPr>
        <w:jc w:val="left"/>
        <w:rPr>
          <w:i/>
          <w:iCs/>
          <w:sz w:val="20"/>
          <w:szCs w:val="20"/>
        </w:rPr>
      </w:pPr>
    </w:p>
    <w:p w14:paraId="782CA41C" w14:textId="77777777" w:rsidR="00B8631F" w:rsidRPr="00800386" w:rsidRDefault="00B8631F" w:rsidP="00B8631F">
      <w:pPr>
        <w:jc w:val="left"/>
        <w:rPr>
          <w:i/>
          <w:iCs/>
          <w:sz w:val="20"/>
          <w:szCs w:val="20"/>
        </w:rPr>
      </w:pPr>
      <w:r w:rsidRPr="00800386">
        <w:rPr>
          <w:i/>
          <w:iCs/>
          <w:sz w:val="20"/>
          <w:szCs w:val="20"/>
        </w:rPr>
        <w:t>The Lord, rightly, questions this logic.</w:t>
      </w:r>
    </w:p>
    <w:p w14:paraId="63A0B789" w14:textId="77777777" w:rsidR="00B8631F" w:rsidRPr="00800386" w:rsidRDefault="00B8631F" w:rsidP="00B8631F">
      <w:pPr>
        <w:jc w:val="left"/>
        <w:rPr>
          <w:i/>
          <w:iCs/>
          <w:sz w:val="20"/>
          <w:szCs w:val="20"/>
        </w:rPr>
      </w:pPr>
    </w:p>
    <w:p w14:paraId="27ADFC3B" w14:textId="77777777" w:rsidR="00B8631F" w:rsidRPr="00800386" w:rsidRDefault="00B8631F" w:rsidP="00B8631F">
      <w:pPr>
        <w:jc w:val="left"/>
        <w:rPr>
          <w:i/>
          <w:iCs/>
          <w:sz w:val="20"/>
          <w:szCs w:val="20"/>
        </w:rPr>
      </w:pPr>
      <w:r w:rsidRPr="00800386">
        <w:rPr>
          <w:i/>
          <w:iCs/>
          <w:sz w:val="20"/>
          <w:szCs w:val="20"/>
        </w:rPr>
        <w:t>The Lord said, “Do you have good reason to be angry?” </w:t>
      </w:r>
    </w:p>
    <w:p w14:paraId="58B227C4" w14:textId="77777777" w:rsidR="00B8631F" w:rsidRPr="00800386" w:rsidRDefault="00B8631F" w:rsidP="00B8631F">
      <w:pPr>
        <w:numPr>
          <w:ilvl w:val="0"/>
          <w:numId w:val="62"/>
        </w:numPr>
        <w:jc w:val="left"/>
        <w:rPr>
          <w:i/>
          <w:iCs/>
          <w:sz w:val="20"/>
          <w:szCs w:val="20"/>
        </w:rPr>
      </w:pPr>
      <w:r w:rsidRPr="00800386">
        <w:rPr>
          <w:i/>
          <w:iCs/>
          <w:sz w:val="20"/>
          <w:szCs w:val="20"/>
        </w:rPr>
        <w:t>Then Jonah went out from the city and sat east of it. </w:t>
      </w:r>
    </w:p>
    <w:p w14:paraId="45AC7D38" w14:textId="77777777" w:rsidR="00B8631F" w:rsidRPr="00800386" w:rsidRDefault="00B8631F" w:rsidP="00B8631F">
      <w:pPr>
        <w:numPr>
          <w:ilvl w:val="0"/>
          <w:numId w:val="62"/>
        </w:numPr>
        <w:jc w:val="left"/>
        <w:rPr>
          <w:i/>
          <w:iCs/>
          <w:sz w:val="20"/>
          <w:szCs w:val="20"/>
        </w:rPr>
      </w:pPr>
      <w:r w:rsidRPr="00800386">
        <w:rPr>
          <w:i/>
          <w:iCs/>
          <w:sz w:val="20"/>
          <w:szCs w:val="20"/>
        </w:rPr>
        <w:t>There he made a shelter for himself and sat under it in the shade until he could see what would happen in the city.</w:t>
      </w:r>
    </w:p>
    <w:p w14:paraId="054CA038" w14:textId="77777777" w:rsidR="00B8631F" w:rsidRPr="00800386" w:rsidRDefault="00B8631F" w:rsidP="00B8631F">
      <w:pPr>
        <w:jc w:val="left"/>
        <w:rPr>
          <w:i/>
          <w:iCs/>
          <w:sz w:val="20"/>
          <w:szCs w:val="20"/>
        </w:rPr>
      </w:pPr>
    </w:p>
    <w:p w14:paraId="67AB33C5" w14:textId="77777777" w:rsidR="00B8631F" w:rsidRPr="00800386" w:rsidRDefault="00B8631F" w:rsidP="00B8631F">
      <w:pPr>
        <w:jc w:val="left"/>
        <w:rPr>
          <w:i/>
          <w:iCs/>
          <w:sz w:val="20"/>
          <w:szCs w:val="20"/>
        </w:rPr>
      </w:pPr>
      <w:r w:rsidRPr="00800386">
        <w:rPr>
          <w:i/>
          <w:iCs/>
          <w:sz w:val="20"/>
          <w:szCs w:val="20"/>
        </w:rPr>
        <w:t>God’s question isn’t for God’s sake (he knows the answer) but for Jonah’s, that he might re-think his anger and submit his perceived moral high ground to God’s. </w:t>
      </w:r>
    </w:p>
    <w:p w14:paraId="2DEE0BF2" w14:textId="77777777" w:rsidR="00B8631F" w:rsidRPr="00800386" w:rsidRDefault="00B8631F" w:rsidP="00B8631F">
      <w:pPr>
        <w:numPr>
          <w:ilvl w:val="0"/>
          <w:numId w:val="63"/>
        </w:numPr>
        <w:jc w:val="left"/>
        <w:rPr>
          <w:i/>
          <w:iCs/>
          <w:sz w:val="20"/>
          <w:szCs w:val="20"/>
        </w:rPr>
      </w:pPr>
      <w:r w:rsidRPr="00800386">
        <w:rPr>
          <w:i/>
          <w:iCs/>
          <w:sz w:val="20"/>
          <w:szCs w:val="20"/>
        </w:rPr>
        <w:t>But Jonah’s response is to camp outside the city, watch and hope the repentance won’t last or that God will come to his senses, see that Jonah is right, and destroy Nineveh after all.</w:t>
      </w:r>
    </w:p>
    <w:p w14:paraId="21D18B8D" w14:textId="77777777" w:rsidR="00B8631F" w:rsidRPr="00800386" w:rsidRDefault="00B8631F" w:rsidP="00B8631F">
      <w:pPr>
        <w:jc w:val="left"/>
        <w:rPr>
          <w:b/>
          <w:bCs/>
          <w:i/>
          <w:iCs/>
          <w:sz w:val="20"/>
          <w:szCs w:val="20"/>
        </w:rPr>
      </w:pPr>
    </w:p>
    <w:p w14:paraId="481E77C1" w14:textId="4DF742FC" w:rsidR="00B8631F" w:rsidRPr="00800386" w:rsidRDefault="00B8631F" w:rsidP="00B8631F">
      <w:pPr>
        <w:jc w:val="left"/>
        <w:rPr>
          <w:b/>
          <w:bCs/>
          <w:i/>
          <w:iCs/>
          <w:sz w:val="20"/>
          <w:szCs w:val="20"/>
        </w:rPr>
      </w:pPr>
      <w:r w:rsidRPr="00800386">
        <w:rPr>
          <w:b/>
          <w:bCs/>
          <w:i/>
          <w:iCs/>
          <w:sz w:val="20"/>
          <w:szCs w:val="20"/>
        </w:rPr>
        <w:t>E. WHAT SHOULD YOU DO ABOUT THIS?</w:t>
      </w:r>
    </w:p>
    <w:p w14:paraId="53E4F137" w14:textId="77777777" w:rsidR="00B8631F" w:rsidRPr="00800386" w:rsidRDefault="00B8631F" w:rsidP="00B8631F">
      <w:pPr>
        <w:jc w:val="left"/>
        <w:rPr>
          <w:i/>
          <w:iCs/>
          <w:sz w:val="20"/>
          <w:szCs w:val="20"/>
        </w:rPr>
      </w:pPr>
    </w:p>
    <w:p w14:paraId="7438CC01" w14:textId="1F0A0893" w:rsidR="00B8631F" w:rsidRPr="00800386" w:rsidRDefault="00B8631F" w:rsidP="00B8631F">
      <w:pPr>
        <w:jc w:val="left"/>
        <w:rPr>
          <w:i/>
          <w:iCs/>
          <w:sz w:val="20"/>
          <w:szCs w:val="20"/>
        </w:rPr>
      </w:pPr>
      <w:r w:rsidRPr="00800386">
        <w:rPr>
          <w:i/>
          <w:iCs/>
          <w:sz w:val="20"/>
          <w:szCs w:val="20"/>
        </w:rPr>
        <w:t>(Challenge your audience to act on what they’ve just heard.)</w:t>
      </w:r>
    </w:p>
    <w:p w14:paraId="729025E0" w14:textId="77777777" w:rsidR="00B8631F" w:rsidRPr="00800386" w:rsidRDefault="00B8631F" w:rsidP="00B8631F">
      <w:pPr>
        <w:jc w:val="left"/>
        <w:rPr>
          <w:i/>
          <w:iCs/>
          <w:sz w:val="20"/>
          <w:szCs w:val="20"/>
        </w:rPr>
      </w:pPr>
    </w:p>
    <w:p w14:paraId="1106BD79" w14:textId="77777777" w:rsidR="00B8631F" w:rsidRPr="00800386" w:rsidRDefault="00B8631F" w:rsidP="00B8631F">
      <w:pPr>
        <w:jc w:val="left"/>
        <w:rPr>
          <w:i/>
          <w:iCs/>
          <w:sz w:val="20"/>
          <w:szCs w:val="20"/>
        </w:rPr>
      </w:pPr>
      <w:r w:rsidRPr="00800386">
        <w:rPr>
          <w:i/>
          <w:iCs/>
          <w:sz w:val="20"/>
          <w:szCs w:val="20"/>
        </w:rPr>
        <w:t>This passage reminds us of something about faith that we often don't think about... doubting God</w:t>
      </w:r>
    </w:p>
    <w:p w14:paraId="4A9F936A" w14:textId="77777777" w:rsidR="00B8631F" w:rsidRPr="00800386" w:rsidRDefault="00B8631F" w:rsidP="00B8631F">
      <w:pPr>
        <w:numPr>
          <w:ilvl w:val="0"/>
          <w:numId w:val="64"/>
        </w:numPr>
        <w:jc w:val="left"/>
        <w:rPr>
          <w:i/>
          <w:iCs/>
          <w:sz w:val="20"/>
          <w:szCs w:val="20"/>
        </w:rPr>
      </w:pPr>
      <w:r w:rsidRPr="00800386">
        <w:rPr>
          <w:i/>
          <w:iCs/>
          <w:sz w:val="20"/>
          <w:szCs w:val="20"/>
        </w:rPr>
        <w:t>Jonah is angry with God</w:t>
      </w:r>
    </w:p>
    <w:p w14:paraId="66E715C8" w14:textId="77777777" w:rsidR="00B8631F" w:rsidRPr="00800386" w:rsidRDefault="00B8631F" w:rsidP="00B8631F">
      <w:pPr>
        <w:numPr>
          <w:ilvl w:val="0"/>
          <w:numId w:val="64"/>
        </w:numPr>
        <w:jc w:val="left"/>
        <w:rPr>
          <w:i/>
          <w:iCs/>
          <w:sz w:val="20"/>
          <w:szCs w:val="20"/>
        </w:rPr>
      </w:pPr>
      <w:r w:rsidRPr="00800386">
        <w:rPr>
          <w:i/>
          <w:iCs/>
          <w:sz w:val="20"/>
          <w:szCs w:val="20"/>
        </w:rPr>
        <w:t>he is doubting God</w:t>
      </w:r>
    </w:p>
    <w:p w14:paraId="4A3B9669" w14:textId="77777777" w:rsidR="00B8631F" w:rsidRPr="00800386" w:rsidRDefault="00B8631F" w:rsidP="00B8631F">
      <w:pPr>
        <w:numPr>
          <w:ilvl w:val="0"/>
          <w:numId w:val="64"/>
        </w:numPr>
        <w:jc w:val="left"/>
        <w:rPr>
          <w:i/>
          <w:iCs/>
          <w:sz w:val="20"/>
          <w:szCs w:val="20"/>
        </w:rPr>
      </w:pPr>
      <w:r w:rsidRPr="00800386">
        <w:rPr>
          <w:i/>
          <w:iCs/>
          <w:sz w:val="20"/>
          <w:szCs w:val="20"/>
        </w:rPr>
        <w:t>How can I serve a God who does this?</w:t>
      </w:r>
    </w:p>
    <w:p w14:paraId="6B06248A" w14:textId="77777777" w:rsidR="00B8631F" w:rsidRPr="00800386" w:rsidRDefault="00B8631F" w:rsidP="00B8631F">
      <w:pPr>
        <w:numPr>
          <w:ilvl w:val="0"/>
          <w:numId w:val="64"/>
        </w:numPr>
        <w:jc w:val="left"/>
        <w:rPr>
          <w:i/>
          <w:iCs/>
          <w:sz w:val="20"/>
          <w:szCs w:val="20"/>
        </w:rPr>
      </w:pPr>
      <w:r w:rsidRPr="00800386">
        <w:rPr>
          <w:i/>
          <w:iCs/>
          <w:sz w:val="20"/>
          <w:szCs w:val="20"/>
        </w:rPr>
        <w:t>we can have similar feelings </w:t>
      </w:r>
    </w:p>
    <w:p w14:paraId="65B4BFA3" w14:textId="77777777" w:rsidR="00B8631F" w:rsidRPr="00800386" w:rsidRDefault="00B8631F" w:rsidP="00B8631F">
      <w:pPr>
        <w:numPr>
          <w:ilvl w:val="0"/>
          <w:numId w:val="64"/>
        </w:numPr>
        <w:jc w:val="left"/>
        <w:rPr>
          <w:i/>
          <w:iCs/>
          <w:sz w:val="20"/>
          <w:szCs w:val="20"/>
        </w:rPr>
      </w:pPr>
      <w:r w:rsidRPr="00800386">
        <w:rPr>
          <w:i/>
          <w:iCs/>
          <w:sz w:val="20"/>
          <w:szCs w:val="20"/>
        </w:rPr>
        <w:t>we may feel guilty for thinking like this</w:t>
      </w:r>
    </w:p>
    <w:p w14:paraId="6228B3A5" w14:textId="77777777" w:rsidR="00B8631F" w:rsidRPr="00800386" w:rsidRDefault="00B8631F" w:rsidP="00B8631F">
      <w:pPr>
        <w:numPr>
          <w:ilvl w:val="0"/>
          <w:numId w:val="64"/>
        </w:numPr>
        <w:jc w:val="left"/>
        <w:rPr>
          <w:i/>
          <w:iCs/>
          <w:sz w:val="20"/>
          <w:szCs w:val="20"/>
        </w:rPr>
      </w:pPr>
      <w:r w:rsidRPr="00800386">
        <w:rPr>
          <w:i/>
          <w:iCs/>
          <w:sz w:val="20"/>
          <w:szCs w:val="20"/>
        </w:rPr>
        <w:t>questioning a parent’s decision maybe was frowned upon in your house</w:t>
      </w:r>
    </w:p>
    <w:p w14:paraId="4E809C34" w14:textId="77777777" w:rsidR="00B8631F" w:rsidRPr="00800386" w:rsidRDefault="00B8631F" w:rsidP="00B8631F">
      <w:pPr>
        <w:jc w:val="left"/>
        <w:rPr>
          <w:b/>
          <w:bCs/>
          <w:i/>
          <w:iCs/>
          <w:sz w:val="20"/>
          <w:szCs w:val="20"/>
        </w:rPr>
      </w:pPr>
    </w:p>
    <w:p w14:paraId="36F559DF" w14:textId="77777777" w:rsidR="00B8631F" w:rsidRPr="00800386" w:rsidRDefault="00B8631F" w:rsidP="00B8631F">
      <w:pPr>
        <w:jc w:val="left"/>
        <w:rPr>
          <w:i/>
          <w:iCs/>
          <w:sz w:val="20"/>
          <w:szCs w:val="20"/>
        </w:rPr>
      </w:pPr>
      <w:r w:rsidRPr="00800386">
        <w:rPr>
          <w:b/>
          <w:bCs/>
          <w:i/>
          <w:iCs/>
          <w:sz w:val="20"/>
          <w:szCs w:val="20"/>
        </w:rPr>
        <w:t>Why Do We Doubt?</w:t>
      </w:r>
    </w:p>
    <w:p w14:paraId="7D8597D3" w14:textId="77777777" w:rsidR="00B8631F" w:rsidRPr="00800386" w:rsidRDefault="00B8631F" w:rsidP="00B8631F">
      <w:pPr>
        <w:numPr>
          <w:ilvl w:val="0"/>
          <w:numId w:val="72"/>
        </w:numPr>
        <w:jc w:val="left"/>
        <w:rPr>
          <w:b/>
          <w:bCs/>
          <w:i/>
          <w:iCs/>
          <w:sz w:val="20"/>
          <w:szCs w:val="20"/>
        </w:rPr>
      </w:pPr>
      <w:r w:rsidRPr="00800386">
        <w:rPr>
          <w:b/>
          <w:bCs/>
          <w:i/>
          <w:iCs/>
          <w:sz w:val="20"/>
          <w:szCs w:val="20"/>
        </w:rPr>
        <w:t>Questions we </w:t>
      </w:r>
      <w:r w:rsidRPr="00800386">
        <w:rPr>
          <w:b/>
          <w:bCs/>
          <w:i/>
          <w:iCs/>
          <w:sz w:val="20"/>
          <w:szCs w:val="20"/>
          <w:u w:val="single"/>
        </w:rPr>
        <w:t>can't answer</w:t>
      </w:r>
    </w:p>
    <w:p w14:paraId="091E755D" w14:textId="77777777" w:rsidR="00B8631F" w:rsidRPr="00800386" w:rsidRDefault="00B8631F" w:rsidP="00B8631F">
      <w:pPr>
        <w:numPr>
          <w:ilvl w:val="0"/>
          <w:numId w:val="72"/>
        </w:numPr>
        <w:jc w:val="left"/>
        <w:rPr>
          <w:b/>
          <w:bCs/>
          <w:i/>
          <w:iCs/>
          <w:sz w:val="20"/>
          <w:szCs w:val="20"/>
        </w:rPr>
      </w:pPr>
      <w:r w:rsidRPr="00800386">
        <w:rPr>
          <w:b/>
          <w:bCs/>
          <w:i/>
          <w:iCs/>
          <w:sz w:val="20"/>
          <w:szCs w:val="20"/>
        </w:rPr>
        <w:t>Situations that </w:t>
      </w:r>
      <w:r w:rsidRPr="00800386">
        <w:rPr>
          <w:b/>
          <w:bCs/>
          <w:i/>
          <w:iCs/>
          <w:sz w:val="20"/>
          <w:szCs w:val="20"/>
          <w:u w:val="single"/>
        </w:rPr>
        <w:t>seem unfair</w:t>
      </w:r>
    </w:p>
    <w:p w14:paraId="70892010" w14:textId="77777777" w:rsidR="00B8631F" w:rsidRPr="00800386" w:rsidRDefault="00B8631F" w:rsidP="00B8631F">
      <w:pPr>
        <w:numPr>
          <w:ilvl w:val="0"/>
          <w:numId w:val="72"/>
        </w:numPr>
        <w:jc w:val="left"/>
        <w:rPr>
          <w:b/>
          <w:bCs/>
          <w:i/>
          <w:iCs/>
          <w:sz w:val="20"/>
          <w:szCs w:val="20"/>
        </w:rPr>
      </w:pPr>
      <w:r w:rsidRPr="00800386">
        <w:rPr>
          <w:b/>
          <w:bCs/>
          <w:i/>
          <w:iCs/>
          <w:sz w:val="20"/>
          <w:szCs w:val="20"/>
        </w:rPr>
        <w:t>Hurts we </w:t>
      </w:r>
      <w:r w:rsidRPr="00800386">
        <w:rPr>
          <w:b/>
          <w:bCs/>
          <w:i/>
          <w:iCs/>
          <w:sz w:val="20"/>
          <w:szCs w:val="20"/>
          <w:u w:val="single"/>
        </w:rPr>
        <w:t>can't resolve</w:t>
      </w:r>
    </w:p>
    <w:p w14:paraId="579FF741" w14:textId="77777777" w:rsidR="00B8631F" w:rsidRPr="00800386" w:rsidRDefault="00B8631F" w:rsidP="00B8631F">
      <w:pPr>
        <w:jc w:val="left"/>
        <w:rPr>
          <w:b/>
          <w:bCs/>
          <w:i/>
          <w:iCs/>
          <w:sz w:val="20"/>
          <w:szCs w:val="20"/>
        </w:rPr>
      </w:pPr>
    </w:p>
    <w:p w14:paraId="2EDD52C1" w14:textId="77777777" w:rsidR="00B8631F" w:rsidRPr="00800386" w:rsidRDefault="00B8631F" w:rsidP="00B8631F">
      <w:pPr>
        <w:jc w:val="left"/>
        <w:rPr>
          <w:i/>
          <w:iCs/>
          <w:sz w:val="20"/>
          <w:szCs w:val="20"/>
        </w:rPr>
      </w:pPr>
      <w:r w:rsidRPr="00800386">
        <w:rPr>
          <w:b/>
          <w:bCs/>
          <w:i/>
          <w:iCs/>
          <w:sz w:val="20"/>
          <w:szCs w:val="20"/>
        </w:rPr>
        <w:t>As we finish our series, let me leave you some important information about second guessing God</w:t>
      </w:r>
    </w:p>
    <w:p w14:paraId="7BBC7D4B" w14:textId="77777777" w:rsidR="00B8631F" w:rsidRPr="00800386" w:rsidRDefault="00B8631F" w:rsidP="00B8631F">
      <w:pPr>
        <w:jc w:val="left"/>
        <w:rPr>
          <w:b/>
          <w:bCs/>
          <w:i/>
          <w:iCs/>
          <w:sz w:val="20"/>
          <w:szCs w:val="20"/>
        </w:rPr>
      </w:pPr>
    </w:p>
    <w:p w14:paraId="091F9585" w14:textId="77777777" w:rsidR="00B8631F" w:rsidRPr="00800386" w:rsidRDefault="00B8631F" w:rsidP="00B8631F">
      <w:pPr>
        <w:jc w:val="left"/>
        <w:rPr>
          <w:i/>
          <w:iCs/>
          <w:sz w:val="20"/>
          <w:szCs w:val="20"/>
        </w:rPr>
      </w:pPr>
      <w:r w:rsidRPr="00800386">
        <w:rPr>
          <w:b/>
          <w:bCs/>
          <w:i/>
          <w:iCs/>
          <w:sz w:val="20"/>
          <w:szCs w:val="20"/>
        </w:rPr>
        <w:t>1. Your faith is a</w:t>
      </w:r>
      <w:r w:rsidRPr="00800386">
        <w:rPr>
          <w:b/>
          <w:bCs/>
          <w:i/>
          <w:iCs/>
          <w:sz w:val="20"/>
          <w:szCs w:val="20"/>
          <w:u w:val="single"/>
        </w:rPr>
        <w:t> journey</w:t>
      </w:r>
      <w:r w:rsidRPr="00800386">
        <w:rPr>
          <w:b/>
          <w:bCs/>
          <w:i/>
          <w:iCs/>
          <w:sz w:val="20"/>
          <w:szCs w:val="20"/>
        </w:rPr>
        <w:t>, not a </w:t>
      </w:r>
      <w:r w:rsidRPr="00800386">
        <w:rPr>
          <w:b/>
          <w:bCs/>
          <w:i/>
          <w:iCs/>
          <w:sz w:val="20"/>
          <w:szCs w:val="20"/>
          <w:u w:val="single"/>
        </w:rPr>
        <w:t>destination</w:t>
      </w:r>
    </w:p>
    <w:p w14:paraId="1BB7B8C1" w14:textId="77777777" w:rsidR="00B8631F" w:rsidRPr="00800386" w:rsidRDefault="00B8631F" w:rsidP="00B8631F">
      <w:pPr>
        <w:jc w:val="left"/>
        <w:rPr>
          <w:i/>
          <w:iCs/>
          <w:sz w:val="20"/>
          <w:szCs w:val="20"/>
        </w:rPr>
      </w:pPr>
    </w:p>
    <w:p w14:paraId="723788BF" w14:textId="77777777" w:rsidR="00B8631F" w:rsidRPr="00800386" w:rsidRDefault="00B8631F" w:rsidP="00B8631F">
      <w:pPr>
        <w:jc w:val="left"/>
        <w:rPr>
          <w:i/>
          <w:iCs/>
          <w:sz w:val="20"/>
          <w:szCs w:val="20"/>
        </w:rPr>
      </w:pPr>
      <w:r w:rsidRPr="00800386">
        <w:rPr>
          <w:i/>
          <w:iCs/>
          <w:sz w:val="20"/>
          <w:szCs w:val="20"/>
        </w:rPr>
        <w:t>Then the eleven disciples went to Galilee, to the mountain where Jesus had told them to go. </w:t>
      </w:r>
      <w:r w:rsidRPr="00800386">
        <w:rPr>
          <w:i/>
          <w:iCs/>
          <w:sz w:val="20"/>
          <w:szCs w:val="20"/>
          <w:vertAlign w:val="superscript"/>
        </w:rPr>
        <w:t> </w:t>
      </w:r>
      <w:r w:rsidRPr="00800386">
        <w:rPr>
          <w:i/>
          <w:iCs/>
          <w:sz w:val="20"/>
          <w:szCs w:val="20"/>
        </w:rPr>
        <w:t>When they saw him, they worshiped him; but some doubted. Matthew 28:16-17</w:t>
      </w:r>
    </w:p>
    <w:p w14:paraId="5785EFE9" w14:textId="77777777" w:rsidR="00B8631F" w:rsidRPr="00800386" w:rsidRDefault="00B8631F" w:rsidP="00B8631F">
      <w:pPr>
        <w:jc w:val="left"/>
        <w:rPr>
          <w:i/>
          <w:iCs/>
          <w:sz w:val="20"/>
          <w:szCs w:val="20"/>
        </w:rPr>
      </w:pPr>
    </w:p>
    <w:p w14:paraId="4851A678" w14:textId="77777777" w:rsidR="00B8631F" w:rsidRPr="00800386" w:rsidRDefault="00B8631F" w:rsidP="00B8631F">
      <w:pPr>
        <w:jc w:val="left"/>
        <w:rPr>
          <w:i/>
          <w:iCs/>
          <w:sz w:val="20"/>
          <w:szCs w:val="20"/>
        </w:rPr>
      </w:pPr>
      <w:r w:rsidRPr="00800386">
        <w:rPr>
          <w:i/>
          <w:iCs/>
          <w:sz w:val="20"/>
          <w:szCs w:val="20"/>
        </w:rPr>
        <w:t>“Doubt is not always a sign that a man is wrong; it may be a sign that he is thinking.”  Oswald Chambers </w:t>
      </w:r>
    </w:p>
    <w:p w14:paraId="7F6C27DA" w14:textId="77777777" w:rsidR="00B8631F" w:rsidRPr="00800386" w:rsidRDefault="00B8631F" w:rsidP="00B8631F">
      <w:pPr>
        <w:jc w:val="left"/>
        <w:rPr>
          <w:i/>
          <w:iCs/>
          <w:sz w:val="20"/>
          <w:szCs w:val="20"/>
        </w:rPr>
      </w:pPr>
    </w:p>
    <w:p w14:paraId="74C71700" w14:textId="77777777" w:rsidR="00B8631F" w:rsidRPr="00800386" w:rsidRDefault="00B8631F" w:rsidP="00B8631F">
      <w:pPr>
        <w:jc w:val="left"/>
        <w:rPr>
          <w:i/>
          <w:iCs/>
          <w:sz w:val="20"/>
          <w:szCs w:val="20"/>
        </w:rPr>
      </w:pPr>
      <w:r w:rsidRPr="00800386">
        <w:rPr>
          <w:b/>
          <w:bCs/>
          <w:i/>
          <w:iCs/>
          <w:sz w:val="20"/>
          <w:szCs w:val="20"/>
        </w:rPr>
        <w:t>2. Doubts don't </w:t>
      </w:r>
      <w:r w:rsidRPr="00800386">
        <w:rPr>
          <w:b/>
          <w:bCs/>
          <w:i/>
          <w:iCs/>
          <w:sz w:val="20"/>
          <w:szCs w:val="20"/>
          <w:u w:val="single"/>
        </w:rPr>
        <w:t>disqualify</w:t>
      </w:r>
      <w:r w:rsidRPr="00800386">
        <w:rPr>
          <w:b/>
          <w:bCs/>
          <w:i/>
          <w:iCs/>
          <w:sz w:val="20"/>
          <w:szCs w:val="20"/>
        </w:rPr>
        <w:t> faith</w:t>
      </w:r>
    </w:p>
    <w:p w14:paraId="14CA4686" w14:textId="77777777" w:rsidR="00B8631F" w:rsidRPr="00800386" w:rsidRDefault="00B8631F" w:rsidP="00B8631F">
      <w:pPr>
        <w:jc w:val="left"/>
        <w:rPr>
          <w:i/>
          <w:iCs/>
          <w:sz w:val="20"/>
          <w:szCs w:val="20"/>
        </w:rPr>
      </w:pPr>
    </w:p>
    <w:p w14:paraId="2F004F55" w14:textId="77777777" w:rsidR="00B8631F" w:rsidRPr="00800386" w:rsidRDefault="00B8631F" w:rsidP="00B8631F">
      <w:pPr>
        <w:jc w:val="left"/>
        <w:rPr>
          <w:i/>
          <w:iCs/>
          <w:sz w:val="20"/>
          <w:szCs w:val="20"/>
        </w:rPr>
      </w:pPr>
      <w:r w:rsidRPr="00800386">
        <w:rPr>
          <w:i/>
          <w:iCs/>
          <w:sz w:val="20"/>
          <w:szCs w:val="20"/>
        </w:rPr>
        <w:t>“Lord, if it’s you,” Peter replied, “tell me to come to you on the water.” </w:t>
      </w:r>
      <w:r w:rsidRPr="00800386">
        <w:rPr>
          <w:i/>
          <w:iCs/>
          <w:sz w:val="20"/>
          <w:szCs w:val="20"/>
          <w:vertAlign w:val="superscript"/>
        </w:rPr>
        <w:t> </w:t>
      </w:r>
      <w:r w:rsidRPr="00800386">
        <w:rPr>
          <w:i/>
          <w:iCs/>
          <w:sz w:val="20"/>
          <w:szCs w:val="20"/>
        </w:rPr>
        <w:t>“Come,” he said. Then Peter got down out of the boat, walked on the water and came toward Jesus.</w:t>
      </w:r>
      <w:r w:rsidRPr="00800386">
        <w:rPr>
          <w:i/>
          <w:iCs/>
          <w:sz w:val="20"/>
          <w:szCs w:val="20"/>
          <w:vertAlign w:val="superscript"/>
        </w:rPr>
        <w:t> </w:t>
      </w:r>
      <w:r w:rsidRPr="00800386">
        <w:rPr>
          <w:i/>
          <w:iCs/>
          <w:sz w:val="20"/>
          <w:szCs w:val="20"/>
        </w:rPr>
        <w:t>But when he saw the wind, he was afraid and, beginning to sink, cried out, “Lord, save me!” </w:t>
      </w:r>
      <w:r w:rsidRPr="00800386">
        <w:rPr>
          <w:i/>
          <w:iCs/>
          <w:sz w:val="20"/>
          <w:szCs w:val="20"/>
          <w:vertAlign w:val="superscript"/>
        </w:rPr>
        <w:t> </w:t>
      </w:r>
      <w:r w:rsidRPr="00800386">
        <w:rPr>
          <w:i/>
          <w:iCs/>
          <w:sz w:val="20"/>
          <w:szCs w:val="20"/>
        </w:rPr>
        <w:t>Immediately Jesus reached out his hand and caught him. “You of little faith,” he said, “why did you doubt?” Matthew 14:28-31</w:t>
      </w:r>
    </w:p>
    <w:p w14:paraId="39F042C0" w14:textId="77777777" w:rsidR="00B8631F" w:rsidRPr="00800386" w:rsidRDefault="00B8631F" w:rsidP="00B8631F">
      <w:pPr>
        <w:jc w:val="left"/>
        <w:rPr>
          <w:i/>
          <w:iCs/>
          <w:sz w:val="20"/>
          <w:szCs w:val="20"/>
        </w:rPr>
      </w:pPr>
    </w:p>
    <w:p w14:paraId="313200E5" w14:textId="77777777" w:rsidR="00B8631F" w:rsidRPr="00800386" w:rsidRDefault="00B8631F" w:rsidP="00B8631F">
      <w:pPr>
        <w:jc w:val="left"/>
        <w:rPr>
          <w:i/>
          <w:iCs/>
          <w:sz w:val="20"/>
          <w:szCs w:val="20"/>
        </w:rPr>
      </w:pPr>
      <w:r w:rsidRPr="00800386">
        <w:rPr>
          <w:b/>
          <w:bCs/>
          <w:i/>
          <w:iCs/>
          <w:sz w:val="20"/>
          <w:szCs w:val="20"/>
        </w:rPr>
        <w:t>3. In our doubt the goal isn't to </w:t>
      </w:r>
      <w:r w:rsidRPr="00800386">
        <w:rPr>
          <w:b/>
          <w:bCs/>
          <w:i/>
          <w:iCs/>
          <w:sz w:val="20"/>
          <w:szCs w:val="20"/>
          <w:u w:val="single"/>
        </w:rPr>
        <w:t>be right</w:t>
      </w:r>
      <w:r w:rsidRPr="00800386">
        <w:rPr>
          <w:b/>
          <w:bCs/>
          <w:i/>
          <w:iCs/>
          <w:sz w:val="20"/>
          <w:szCs w:val="20"/>
        </w:rPr>
        <w:t>; our goal is to </w:t>
      </w:r>
      <w:r w:rsidRPr="00800386">
        <w:rPr>
          <w:b/>
          <w:bCs/>
          <w:i/>
          <w:iCs/>
          <w:sz w:val="20"/>
          <w:szCs w:val="20"/>
          <w:u w:val="single"/>
        </w:rPr>
        <w:t>be loving</w:t>
      </w:r>
    </w:p>
    <w:p w14:paraId="66592E07" w14:textId="77777777" w:rsidR="00B8631F" w:rsidRPr="00800386" w:rsidRDefault="00B8631F" w:rsidP="00B8631F">
      <w:pPr>
        <w:jc w:val="left"/>
        <w:rPr>
          <w:i/>
          <w:iCs/>
          <w:sz w:val="20"/>
          <w:szCs w:val="20"/>
        </w:rPr>
      </w:pPr>
    </w:p>
    <w:p w14:paraId="06479E69" w14:textId="77777777" w:rsidR="00B8631F" w:rsidRPr="00800386" w:rsidRDefault="00B8631F" w:rsidP="00B8631F">
      <w:pPr>
        <w:jc w:val="left"/>
        <w:rPr>
          <w:i/>
          <w:iCs/>
          <w:sz w:val="20"/>
          <w:szCs w:val="20"/>
        </w:rPr>
      </w:pPr>
      <w:r w:rsidRPr="00800386">
        <w:rPr>
          <w:i/>
          <w:iCs/>
          <w:sz w:val="20"/>
          <w:szCs w:val="20"/>
        </w:rPr>
        <w:t>Then God said to Jonah, “Is it right for you to be angry because the plant died?” “Yes,” Jonah retorted, “even angry enough to die!” </w:t>
      </w:r>
      <w:r w:rsidRPr="00800386">
        <w:rPr>
          <w:i/>
          <w:iCs/>
          <w:sz w:val="20"/>
          <w:szCs w:val="20"/>
          <w:vertAlign w:val="superscript"/>
        </w:rPr>
        <w:t> </w:t>
      </w:r>
      <w:r w:rsidRPr="00800386">
        <w:rPr>
          <w:i/>
          <w:iCs/>
          <w:sz w:val="20"/>
          <w:szCs w:val="20"/>
        </w:rPr>
        <w:t>Then the Lord said, “You feel sorry about the plant, though you did nothing to put it there. It came quickly and died quickly. But Nineveh has more than 120,000 people living in spiritual darkness,</w:t>
      </w:r>
      <w:r w:rsidRPr="00800386">
        <w:rPr>
          <w:i/>
          <w:iCs/>
          <w:sz w:val="20"/>
          <w:szCs w:val="20"/>
          <w:vertAlign w:val="superscript"/>
        </w:rPr>
        <w:t> </w:t>
      </w:r>
      <w:r w:rsidRPr="00800386">
        <w:rPr>
          <w:i/>
          <w:iCs/>
          <w:sz w:val="20"/>
          <w:szCs w:val="20"/>
        </w:rPr>
        <w:t>not to mention all the animals. Shouldn’t I feel sorry for such a great city?” Jonah 4:9-11 (NLT)</w:t>
      </w:r>
    </w:p>
    <w:p w14:paraId="4DFDA188" w14:textId="77777777" w:rsidR="00B8631F" w:rsidRPr="00800386" w:rsidRDefault="00B8631F" w:rsidP="00B8631F">
      <w:pPr>
        <w:jc w:val="left"/>
        <w:rPr>
          <w:i/>
          <w:iCs/>
          <w:sz w:val="20"/>
          <w:szCs w:val="20"/>
        </w:rPr>
      </w:pPr>
    </w:p>
    <w:p w14:paraId="5B0DDADE" w14:textId="11C1AC5A" w:rsidR="00B8631F" w:rsidRPr="00800386" w:rsidRDefault="00B8631F" w:rsidP="00B8631F">
      <w:pPr>
        <w:jc w:val="left"/>
        <w:rPr>
          <w:i/>
          <w:iCs/>
          <w:sz w:val="20"/>
          <w:szCs w:val="20"/>
        </w:rPr>
      </w:pPr>
      <w:r w:rsidRPr="00800386">
        <w:rPr>
          <w:i/>
          <w:iCs/>
          <w:sz w:val="20"/>
          <w:szCs w:val="20"/>
        </w:rPr>
        <w:t>See how the flowers of the field grow. They do not labor or spin. Yet I tell you that not even Solomon in all his splendor was dressed like one of these. If that is how God clothes the grass of the field, which is here today and tomorrow is thrown into the fire, will he not much more clothe you—you of little faith? Matthew 6:28-30</w:t>
      </w:r>
    </w:p>
    <w:p w14:paraId="3D924EFD" w14:textId="77777777" w:rsidR="00B8631F" w:rsidRPr="00800386" w:rsidRDefault="00B8631F" w:rsidP="00B8631F">
      <w:pPr>
        <w:jc w:val="left"/>
        <w:rPr>
          <w:i/>
          <w:iCs/>
          <w:sz w:val="20"/>
          <w:szCs w:val="20"/>
        </w:rPr>
      </w:pPr>
    </w:p>
    <w:p w14:paraId="019ED3EF" w14:textId="77777777" w:rsidR="00B8631F" w:rsidRPr="00800386" w:rsidRDefault="00B8631F" w:rsidP="00B8631F">
      <w:pPr>
        <w:jc w:val="left"/>
        <w:rPr>
          <w:b/>
          <w:bCs/>
          <w:i/>
          <w:iCs/>
          <w:sz w:val="20"/>
          <w:szCs w:val="20"/>
        </w:rPr>
      </w:pPr>
      <w:r w:rsidRPr="00800386">
        <w:rPr>
          <w:b/>
          <w:bCs/>
          <w:i/>
          <w:iCs/>
          <w:sz w:val="20"/>
          <w:szCs w:val="20"/>
        </w:rPr>
        <w:t>F. HOW CAN WE ALL LIVE THIS OUT TOGETHER?</w:t>
      </w:r>
    </w:p>
    <w:p w14:paraId="45352ADA" w14:textId="77777777" w:rsidR="00B8631F" w:rsidRPr="00800386" w:rsidRDefault="00B8631F" w:rsidP="00B8631F">
      <w:pPr>
        <w:jc w:val="left"/>
        <w:rPr>
          <w:i/>
          <w:iCs/>
          <w:sz w:val="20"/>
          <w:szCs w:val="20"/>
        </w:rPr>
      </w:pPr>
    </w:p>
    <w:p w14:paraId="487B232A" w14:textId="77777777" w:rsidR="00800386" w:rsidRDefault="00B8631F" w:rsidP="00B8631F">
      <w:pPr>
        <w:jc w:val="left"/>
        <w:rPr>
          <w:i/>
          <w:iCs/>
          <w:sz w:val="20"/>
          <w:szCs w:val="20"/>
        </w:rPr>
      </w:pPr>
      <w:r w:rsidRPr="00800386">
        <w:rPr>
          <w:i/>
          <w:iCs/>
          <w:sz w:val="20"/>
          <w:szCs w:val="20"/>
        </w:rPr>
        <w:t>(Close with several statements about what could happen in your community, your church, or the world if everybody embraced that particular truth.)</w:t>
      </w:r>
    </w:p>
    <w:p w14:paraId="2E937BAB" w14:textId="02F7BE3B" w:rsidR="00B8631F" w:rsidRPr="00800386" w:rsidRDefault="00000000" w:rsidP="00B8631F">
      <w:pPr>
        <w:jc w:val="left"/>
        <w:rPr>
          <w:i/>
          <w:iCs/>
          <w:sz w:val="20"/>
          <w:szCs w:val="20"/>
        </w:rPr>
      </w:pPr>
      <w:r>
        <w:rPr>
          <w:i/>
          <w:iCs/>
          <w:sz w:val="20"/>
          <w:szCs w:val="20"/>
        </w:rPr>
        <w:pict w14:anchorId="6BB7BDC2">
          <v:rect id="_x0000_i1032" style="width:0;height:1.5pt" o:hralign="center" o:hrstd="t" o:hr="t" fillcolor="#a0a0a0" stroked="f"/>
        </w:pict>
      </w:r>
    </w:p>
    <w:p w14:paraId="70B219B9" w14:textId="77777777" w:rsidR="00B8631F" w:rsidRPr="00800386" w:rsidRDefault="00B8631F" w:rsidP="002C6D90">
      <w:pPr>
        <w:jc w:val="left"/>
        <w:rPr>
          <w:i/>
          <w:iCs/>
          <w:sz w:val="20"/>
          <w:szCs w:val="20"/>
        </w:rPr>
      </w:pPr>
    </w:p>
    <w:sectPr w:rsidR="00B8631F" w:rsidRPr="00800386" w:rsidSect="00842497">
      <w:pgSz w:w="12240" w:h="15840"/>
      <w:pgMar w:top="720" w:right="720" w:bottom="720" w:left="720" w:header="708" w:footer="708" w:gutter="0"/>
      <w:cols w:space="708"/>
      <w:docGrid w:linePitch="65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6BC6"/>
    <w:multiLevelType w:val="multilevel"/>
    <w:tmpl w:val="D624C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F91850"/>
    <w:multiLevelType w:val="multilevel"/>
    <w:tmpl w:val="D7D80B1A"/>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83D4B16"/>
    <w:multiLevelType w:val="multilevel"/>
    <w:tmpl w:val="B1E07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75235A"/>
    <w:multiLevelType w:val="multilevel"/>
    <w:tmpl w:val="C1F0A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DF23ED"/>
    <w:multiLevelType w:val="multilevel"/>
    <w:tmpl w:val="C552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8B452D"/>
    <w:multiLevelType w:val="multilevel"/>
    <w:tmpl w:val="C552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520107"/>
    <w:multiLevelType w:val="hybridMultilevel"/>
    <w:tmpl w:val="8B8E4210"/>
    <w:lvl w:ilvl="0" w:tplc="10090015">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0F8C27FF"/>
    <w:multiLevelType w:val="multilevel"/>
    <w:tmpl w:val="C552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7F78C2"/>
    <w:multiLevelType w:val="multilevel"/>
    <w:tmpl w:val="C552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813E53"/>
    <w:multiLevelType w:val="multilevel"/>
    <w:tmpl w:val="C552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5B77E3"/>
    <w:multiLevelType w:val="multilevel"/>
    <w:tmpl w:val="0BFE8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D27A55"/>
    <w:multiLevelType w:val="multilevel"/>
    <w:tmpl w:val="B4223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4A77A8"/>
    <w:multiLevelType w:val="multilevel"/>
    <w:tmpl w:val="C552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EE08B9"/>
    <w:multiLevelType w:val="multilevel"/>
    <w:tmpl w:val="C552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184D9A"/>
    <w:multiLevelType w:val="multilevel"/>
    <w:tmpl w:val="C552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7359FE"/>
    <w:multiLevelType w:val="multilevel"/>
    <w:tmpl w:val="4E06A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EA4BE0"/>
    <w:multiLevelType w:val="multilevel"/>
    <w:tmpl w:val="27BA5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4416AC"/>
    <w:multiLevelType w:val="multilevel"/>
    <w:tmpl w:val="E364E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2973BC3"/>
    <w:multiLevelType w:val="multilevel"/>
    <w:tmpl w:val="C552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0F284B"/>
    <w:multiLevelType w:val="multilevel"/>
    <w:tmpl w:val="C552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4EB77A1"/>
    <w:multiLevelType w:val="multilevel"/>
    <w:tmpl w:val="7FF6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520031A"/>
    <w:multiLevelType w:val="multilevel"/>
    <w:tmpl w:val="C552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6C755F0"/>
    <w:multiLevelType w:val="multilevel"/>
    <w:tmpl w:val="1E784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97F2A20"/>
    <w:multiLevelType w:val="multilevel"/>
    <w:tmpl w:val="C552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F057D72"/>
    <w:multiLevelType w:val="multilevel"/>
    <w:tmpl w:val="C552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F411EC2"/>
    <w:multiLevelType w:val="multilevel"/>
    <w:tmpl w:val="C552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FF17A5F"/>
    <w:multiLevelType w:val="multilevel"/>
    <w:tmpl w:val="9E62B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2371E76"/>
    <w:multiLevelType w:val="multilevel"/>
    <w:tmpl w:val="C552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3B0233D"/>
    <w:multiLevelType w:val="multilevel"/>
    <w:tmpl w:val="C552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7851A3E"/>
    <w:multiLevelType w:val="multilevel"/>
    <w:tmpl w:val="C552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8263B0F"/>
    <w:multiLevelType w:val="multilevel"/>
    <w:tmpl w:val="FEAED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8CD523A"/>
    <w:multiLevelType w:val="multilevel"/>
    <w:tmpl w:val="8F983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D941E8B"/>
    <w:multiLevelType w:val="multilevel"/>
    <w:tmpl w:val="F7566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F880500"/>
    <w:multiLevelType w:val="multilevel"/>
    <w:tmpl w:val="23083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0733B53"/>
    <w:multiLevelType w:val="multilevel"/>
    <w:tmpl w:val="C552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125795E"/>
    <w:multiLevelType w:val="hybridMultilevel"/>
    <w:tmpl w:val="EE667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2D80EC4"/>
    <w:multiLevelType w:val="multilevel"/>
    <w:tmpl w:val="C552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7177829"/>
    <w:multiLevelType w:val="multilevel"/>
    <w:tmpl w:val="C552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91D1656"/>
    <w:multiLevelType w:val="multilevel"/>
    <w:tmpl w:val="49E8B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9603677"/>
    <w:multiLevelType w:val="multilevel"/>
    <w:tmpl w:val="65A01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BBA674F"/>
    <w:multiLevelType w:val="multilevel"/>
    <w:tmpl w:val="C552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D4F0E03"/>
    <w:multiLevelType w:val="multilevel"/>
    <w:tmpl w:val="77B6F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E711D3E"/>
    <w:multiLevelType w:val="multilevel"/>
    <w:tmpl w:val="F3E8D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E9A3DE8"/>
    <w:multiLevelType w:val="multilevel"/>
    <w:tmpl w:val="C552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EA01E11"/>
    <w:multiLevelType w:val="multilevel"/>
    <w:tmpl w:val="60CA9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09A6599"/>
    <w:multiLevelType w:val="multilevel"/>
    <w:tmpl w:val="E8C0B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2A67A94"/>
    <w:multiLevelType w:val="multilevel"/>
    <w:tmpl w:val="B1FEC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4FA4DCA"/>
    <w:multiLevelType w:val="multilevel"/>
    <w:tmpl w:val="C552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8DF2580"/>
    <w:multiLevelType w:val="multilevel"/>
    <w:tmpl w:val="C552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9DC07A5"/>
    <w:multiLevelType w:val="multilevel"/>
    <w:tmpl w:val="C552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BF87B67"/>
    <w:multiLevelType w:val="multilevel"/>
    <w:tmpl w:val="DA8CC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CD813A2"/>
    <w:multiLevelType w:val="multilevel"/>
    <w:tmpl w:val="A7A88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E646CE9"/>
    <w:multiLevelType w:val="multilevel"/>
    <w:tmpl w:val="C552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E78775B"/>
    <w:multiLevelType w:val="multilevel"/>
    <w:tmpl w:val="C552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FC55CCD"/>
    <w:multiLevelType w:val="multilevel"/>
    <w:tmpl w:val="D1C62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1536D90"/>
    <w:multiLevelType w:val="multilevel"/>
    <w:tmpl w:val="C552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1D750D7"/>
    <w:multiLevelType w:val="multilevel"/>
    <w:tmpl w:val="C552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3283F13"/>
    <w:multiLevelType w:val="multilevel"/>
    <w:tmpl w:val="FE0EE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497495F"/>
    <w:multiLevelType w:val="multilevel"/>
    <w:tmpl w:val="C552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54E3A32"/>
    <w:multiLevelType w:val="multilevel"/>
    <w:tmpl w:val="8826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7C969AA"/>
    <w:multiLevelType w:val="multilevel"/>
    <w:tmpl w:val="C552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8DC7D4A"/>
    <w:multiLevelType w:val="multilevel"/>
    <w:tmpl w:val="C552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9094FD6"/>
    <w:multiLevelType w:val="multilevel"/>
    <w:tmpl w:val="39AA8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DE823DB"/>
    <w:multiLevelType w:val="multilevel"/>
    <w:tmpl w:val="C552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FB00E6B"/>
    <w:multiLevelType w:val="multilevel"/>
    <w:tmpl w:val="C552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0606521"/>
    <w:multiLevelType w:val="multilevel"/>
    <w:tmpl w:val="C7DA8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07578AE"/>
    <w:multiLevelType w:val="multilevel"/>
    <w:tmpl w:val="F80EF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095631A"/>
    <w:multiLevelType w:val="multilevel"/>
    <w:tmpl w:val="39561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3EC7732"/>
    <w:multiLevelType w:val="multilevel"/>
    <w:tmpl w:val="C552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6E327A4"/>
    <w:multiLevelType w:val="multilevel"/>
    <w:tmpl w:val="C552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9D64B90"/>
    <w:multiLevelType w:val="multilevel"/>
    <w:tmpl w:val="1D78E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BBC2F92"/>
    <w:multiLevelType w:val="multilevel"/>
    <w:tmpl w:val="6EB0B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D4760EA"/>
    <w:multiLevelType w:val="multilevel"/>
    <w:tmpl w:val="98D25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8596016">
    <w:abstractNumId w:val="51"/>
  </w:num>
  <w:num w:numId="2" w16cid:durableId="2090344544">
    <w:abstractNumId w:val="54"/>
  </w:num>
  <w:num w:numId="3" w16cid:durableId="689137689">
    <w:abstractNumId w:val="70"/>
  </w:num>
  <w:num w:numId="4" w16cid:durableId="1499811551">
    <w:abstractNumId w:val="11"/>
  </w:num>
  <w:num w:numId="5" w16cid:durableId="121576901">
    <w:abstractNumId w:val="6"/>
  </w:num>
  <w:num w:numId="6" w16cid:durableId="1320616909">
    <w:abstractNumId w:val="10"/>
  </w:num>
  <w:num w:numId="7" w16cid:durableId="1963996213">
    <w:abstractNumId w:val="62"/>
  </w:num>
  <w:num w:numId="8" w16cid:durableId="313687079">
    <w:abstractNumId w:val="42"/>
  </w:num>
  <w:num w:numId="9" w16cid:durableId="938834924">
    <w:abstractNumId w:val="20"/>
  </w:num>
  <w:num w:numId="10" w16cid:durableId="1904607720">
    <w:abstractNumId w:val="0"/>
  </w:num>
  <w:num w:numId="11" w16cid:durableId="1342010489">
    <w:abstractNumId w:val="17"/>
  </w:num>
  <w:num w:numId="12" w16cid:durableId="562376178">
    <w:abstractNumId w:val="45"/>
  </w:num>
  <w:num w:numId="13" w16cid:durableId="1412779925">
    <w:abstractNumId w:val="2"/>
  </w:num>
  <w:num w:numId="14" w16cid:durableId="1220819304">
    <w:abstractNumId w:val="67"/>
  </w:num>
  <w:num w:numId="15" w16cid:durableId="487289225">
    <w:abstractNumId w:val="72"/>
  </w:num>
  <w:num w:numId="16" w16cid:durableId="1843738968">
    <w:abstractNumId w:val="38"/>
  </w:num>
  <w:num w:numId="17" w16cid:durableId="790242196">
    <w:abstractNumId w:val="50"/>
  </w:num>
  <w:num w:numId="18" w16cid:durableId="780536498">
    <w:abstractNumId w:val="71"/>
  </w:num>
  <w:num w:numId="19" w16cid:durableId="91898759">
    <w:abstractNumId w:val="59"/>
  </w:num>
  <w:num w:numId="20" w16cid:durableId="1099058794">
    <w:abstractNumId w:val="30"/>
  </w:num>
  <w:num w:numId="21" w16cid:durableId="116992563">
    <w:abstractNumId w:val="33"/>
  </w:num>
  <w:num w:numId="22" w16cid:durableId="94599982">
    <w:abstractNumId w:val="22"/>
  </w:num>
  <w:num w:numId="23" w16cid:durableId="349526705">
    <w:abstractNumId w:val="66"/>
  </w:num>
  <w:num w:numId="24" w16cid:durableId="1924951107">
    <w:abstractNumId w:val="46"/>
  </w:num>
  <w:num w:numId="25" w16cid:durableId="440806092">
    <w:abstractNumId w:val="31"/>
  </w:num>
  <w:num w:numId="26" w16cid:durableId="918173696">
    <w:abstractNumId w:val="15"/>
  </w:num>
  <w:num w:numId="27" w16cid:durableId="267082065">
    <w:abstractNumId w:val="44"/>
  </w:num>
  <w:num w:numId="28" w16cid:durableId="972833841">
    <w:abstractNumId w:val="16"/>
  </w:num>
  <w:num w:numId="29" w16cid:durableId="1586571953">
    <w:abstractNumId w:val="32"/>
  </w:num>
  <w:num w:numId="30" w16cid:durableId="4334167">
    <w:abstractNumId w:val="41"/>
  </w:num>
  <w:num w:numId="31" w16cid:durableId="320933546">
    <w:abstractNumId w:val="65"/>
  </w:num>
  <w:num w:numId="32" w16cid:durableId="817766240">
    <w:abstractNumId w:val="29"/>
  </w:num>
  <w:num w:numId="33" w16cid:durableId="1715157049">
    <w:abstractNumId w:val="26"/>
  </w:num>
  <w:num w:numId="34" w16cid:durableId="589703277">
    <w:abstractNumId w:val="57"/>
  </w:num>
  <w:num w:numId="35" w16cid:durableId="272638036">
    <w:abstractNumId w:val="39"/>
  </w:num>
  <w:num w:numId="36" w16cid:durableId="1094130807">
    <w:abstractNumId w:val="28"/>
  </w:num>
  <w:num w:numId="37" w16cid:durableId="805857070">
    <w:abstractNumId w:val="18"/>
  </w:num>
  <w:num w:numId="38" w16cid:durableId="1343312423">
    <w:abstractNumId w:val="23"/>
  </w:num>
  <w:num w:numId="39" w16cid:durableId="489633887">
    <w:abstractNumId w:val="64"/>
  </w:num>
  <w:num w:numId="40" w16cid:durableId="1468088329">
    <w:abstractNumId w:val="60"/>
  </w:num>
  <w:num w:numId="41" w16cid:durableId="1229026582">
    <w:abstractNumId w:val="36"/>
  </w:num>
  <w:num w:numId="42" w16cid:durableId="673536662">
    <w:abstractNumId w:val="69"/>
  </w:num>
  <w:num w:numId="43" w16cid:durableId="1829049873">
    <w:abstractNumId w:val="49"/>
  </w:num>
  <w:num w:numId="44" w16cid:durableId="946355958">
    <w:abstractNumId w:val="61"/>
  </w:num>
  <w:num w:numId="45" w16cid:durableId="482164818">
    <w:abstractNumId w:val="12"/>
  </w:num>
  <w:num w:numId="46" w16cid:durableId="1068578281">
    <w:abstractNumId w:val="34"/>
  </w:num>
  <w:num w:numId="47" w16cid:durableId="1598752897">
    <w:abstractNumId w:val="9"/>
  </w:num>
  <w:num w:numId="48" w16cid:durableId="1787962037">
    <w:abstractNumId w:val="68"/>
  </w:num>
  <w:num w:numId="49" w16cid:durableId="903636976">
    <w:abstractNumId w:val="58"/>
  </w:num>
  <w:num w:numId="50" w16cid:durableId="817385995">
    <w:abstractNumId w:val="19"/>
  </w:num>
  <w:num w:numId="51" w16cid:durableId="127363768">
    <w:abstractNumId w:val="37"/>
  </w:num>
  <w:num w:numId="52" w16cid:durableId="565838637">
    <w:abstractNumId w:val="27"/>
  </w:num>
  <w:num w:numId="53" w16cid:durableId="28528266">
    <w:abstractNumId w:val="7"/>
  </w:num>
  <w:num w:numId="54" w16cid:durableId="1423338627">
    <w:abstractNumId w:val="63"/>
  </w:num>
  <w:num w:numId="55" w16cid:durableId="707411826">
    <w:abstractNumId w:val="5"/>
  </w:num>
  <w:num w:numId="56" w16cid:durableId="780076869">
    <w:abstractNumId w:val="48"/>
  </w:num>
  <w:num w:numId="57" w16cid:durableId="371227037">
    <w:abstractNumId w:val="14"/>
  </w:num>
  <w:num w:numId="58" w16cid:durableId="1416199547">
    <w:abstractNumId w:val="13"/>
  </w:num>
  <w:num w:numId="59" w16cid:durableId="530456545">
    <w:abstractNumId w:val="8"/>
  </w:num>
  <w:num w:numId="60" w16cid:durableId="772942959">
    <w:abstractNumId w:val="25"/>
  </w:num>
  <w:num w:numId="61" w16cid:durableId="1679036970">
    <w:abstractNumId w:val="43"/>
  </w:num>
  <w:num w:numId="62" w16cid:durableId="2073504269">
    <w:abstractNumId w:val="55"/>
  </w:num>
  <w:num w:numId="63" w16cid:durableId="1803230853">
    <w:abstractNumId w:val="40"/>
  </w:num>
  <w:num w:numId="64" w16cid:durableId="2129009914">
    <w:abstractNumId w:val="4"/>
  </w:num>
  <w:num w:numId="65" w16cid:durableId="1331954459">
    <w:abstractNumId w:val="3"/>
  </w:num>
  <w:num w:numId="66" w16cid:durableId="1180434574">
    <w:abstractNumId w:val="56"/>
  </w:num>
  <w:num w:numId="67" w16cid:durableId="5328589">
    <w:abstractNumId w:val="53"/>
  </w:num>
  <w:num w:numId="68" w16cid:durableId="1430854832">
    <w:abstractNumId w:val="24"/>
  </w:num>
  <w:num w:numId="69" w16cid:durableId="963854206">
    <w:abstractNumId w:val="52"/>
  </w:num>
  <w:num w:numId="70" w16cid:durableId="2080323724">
    <w:abstractNumId w:val="21"/>
  </w:num>
  <w:num w:numId="71" w16cid:durableId="194778257">
    <w:abstractNumId w:val="47"/>
  </w:num>
  <w:num w:numId="72" w16cid:durableId="439108258">
    <w:abstractNumId w:val="1"/>
  </w:num>
  <w:num w:numId="73" w16cid:durableId="116077370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AC8"/>
    <w:rsid w:val="000B3059"/>
    <w:rsid w:val="000D1789"/>
    <w:rsid w:val="001E3A03"/>
    <w:rsid w:val="00291E70"/>
    <w:rsid w:val="002B41A4"/>
    <w:rsid w:val="002C6D90"/>
    <w:rsid w:val="002E6848"/>
    <w:rsid w:val="002F14AD"/>
    <w:rsid w:val="00311C26"/>
    <w:rsid w:val="00313B19"/>
    <w:rsid w:val="003B47B3"/>
    <w:rsid w:val="004E5916"/>
    <w:rsid w:val="0055174D"/>
    <w:rsid w:val="005562EA"/>
    <w:rsid w:val="00560F14"/>
    <w:rsid w:val="005E339F"/>
    <w:rsid w:val="00612ECD"/>
    <w:rsid w:val="006D5F87"/>
    <w:rsid w:val="0077077F"/>
    <w:rsid w:val="00800386"/>
    <w:rsid w:val="00842497"/>
    <w:rsid w:val="00872BEF"/>
    <w:rsid w:val="008C1891"/>
    <w:rsid w:val="00930CA0"/>
    <w:rsid w:val="009873B8"/>
    <w:rsid w:val="009C3A6F"/>
    <w:rsid w:val="00B518F5"/>
    <w:rsid w:val="00B8631F"/>
    <w:rsid w:val="00BC3836"/>
    <w:rsid w:val="00C82B33"/>
    <w:rsid w:val="00C964C3"/>
    <w:rsid w:val="00D91AC8"/>
    <w:rsid w:val="00DF705C"/>
    <w:rsid w:val="00EB3603"/>
    <w:rsid w:val="00EC198D"/>
    <w:rsid w:val="00EE3B84"/>
    <w:rsid w:val="00F252BB"/>
    <w:rsid w:val="00F472C9"/>
    <w:rsid w:val="00F47E9A"/>
    <w:rsid w:val="00F94821"/>
    <w:rsid w:val="00FD713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377D0"/>
  <w15:chartTrackingRefBased/>
  <w15:docId w15:val="{B85D1102-6B08-4D09-B1B1-6936D3F39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48"/>
        <w:szCs w:val="22"/>
        <w:lang w:val="en-CA"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91AC8"/>
    <w:pPr>
      <w:ind w:left="720"/>
      <w:contextualSpacing/>
    </w:pPr>
  </w:style>
  <w:style w:type="character" w:styleId="Hyperlink">
    <w:name w:val="Hyperlink"/>
    <w:basedOn w:val="DefaultParagraphFont"/>
    <w:uiPriority w:val="99"/>
    <w:unhideWhenUsed/>
    <w:rsid w:val="00872BEF"/>
    <w:rPr>
      <w:color w:val="0563C1" w:themeColor="hyperlink"/>
      <w:u w:val="single"/>
    </w:rPr>
  </w:style>
  <w:style w:type="character" w:styleId="UnresolvedMention">
    <w:name w:val="Unresolved Mention"/>
    <w:basedOn w:val="DefaultParagraphFont"/>
    <w:uiPriority w:val="99"/>
    <w:semiHidden/>
    <w:unhideWhenUsed/>
    <w:rsid w:val="00872B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754826">
      <w:bodyDiv w:val="1"/>
      <w:marLeft w:val="0"/>
      <w:marRight w:val="0"/>
      <w:marTop w:val="0"/>
      <w:marBottom w:val="0"/>
      <w:divBdr>
        <w:top w:val="none" w:sz="0" w:space="0" w:color="auto"/>
        <w:left w:val="none" w:sz="0" w:space="0" w:color="auto"/>
        <w:bottom w:val="none" w:sz="0" w:space="0" w:color="auto"/>
        <w:right w:val="none" w:sz="0" w:space="0" w:color="auto"/>
      </w:divBdr>
    </w:div>
    <w:div w:id="587353219">
      <w:bodyDiv w:val="1"/>
      <w:marLeft w:val="0"/>
      <w:marRight w:val="0"/>
      <w:marTop w:val="0"/>
      <w:marBottom w:val="0"/>
      <w:divBdr>
        <w:top w:val="none" w:sz="0" w:space="0" w:color="auto"/>
        <w:left w:val="none" w:sz="0" w:space="0" w:color="auto"/>
        <w:bottom w:val="none" w:sz="0" w:space="0" w:color="auto"/>
        <w:right w:val="none" w:sz="0" w:space="0" w:color="auto"/>
      </w:divBdr>
      <w:divsChild>
        <w:div w:id="205604407">
          <w:marLeft w:val="0"/>
          <w:marRight w:val="0"/>
          <w:marTop w:val="0"/>
          <w:marBottom w:val="0"/>
          <w:divBdr>
            <w:top w:val="single" w:sz="2" w:space="0" w:color="auto"/>
            <w:left w:val="single" w:sz="2" w:space="0" w:color="auto"/>
            <w:bottom w:val="single" w:sz="2" w:space="0" w:color="auto"/>
            <w:right w:val="single" w:sz="2" w:space="0" w:color="auto"/>
          </w:divBdr>
          <w:divsChild>
            <w:div w:id="1855420468">
              <w:marLeft w:val="0"/>
              <w:marRight w:val="0"/>
              <w:marTop w:val="0"/>
              <w:marBottom w:val="0"/>
              <w:divBdr>
                <w:top w:val="single" w:sz="2" w:space="0" w:color="auto"/>
                <w:left w:val="single" w:sz="2" w:space="0" w:color="auto"/>
                <w:bottom w:val="single" w:sz="2" w:space="0" w:color="auto"/>
                <w:right w:val="single" w:sz="2" w:space="0" w:color="auto"/>
              </w:divBdr>
              <w:divsChild>
                <w:div w:id="106930250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047989593">
          <w:marLeft w:val="0"/>
          <w:marRight w:val="0"/>
          <w:marTop w:val="0"/>
          <w:marBottom w:val="0"/>
          <w:divBdr>
            <w:top w:val="single" w:sz="2" w:space="0" w:color="auto"/>
            <w:left w:val="single" w:sz="2" w:space="0" w:color="auto"/>
            <w:bottom w:val="single" w:sz="2" w:space="0" w:color="auto"/>
            <w:right w:val="single" w:sz="2" w:space="0" w:color="auto"/>
          </w:divBdr>
        </w:div>
      </w:divsChild>
    </w:div>
    <w:div w:id="594947949">
      <w:bodyDiv w:val="1"/>
      <w:marLeft w:val="0"/>
      <w:marRight w:val="0"/>
      <w:marTop w:val="0"/>
      <w:marBottom w:val="0"/>
      <w:divBdr>
        <w:top w:val="none" w:sz="0" w:space="0" w:color="auto"/>
        <w:left w:val="none" w:sz="0" w:space="0" w:color="auto"/>
        <w:bottom w:val="none" w:sz="0" w:space="0" w:color="auto"/>
        <w:right w:val="none" w:sz="0" w:space="0" w:color="auto"/>
      </w:divBdr>
    </w:div>
    <w:div w:id="617834437">
      <w:bodyDiv w:val="1"/>
      <w:marLeft w:val="0"/>
      <w:marRight w:val="0"/>
      <w:marTop w:val="0"/>
      <w:marBottom w:val="0"/>
      <w:divBdr>
        <w:top w:val="none" w:sz="0" w:space="0" w:color="auto"/>
        <w:left w:val="none" w:sz="0" w:space="0" w:color="auto"/>
        <w:bottom w:val="none" w:sz="0" w:space="0" w:color="auto"/>
        <w:right w:val="none" w:sz="0" w:space="0" w:color="auto"/>
      </w:divBdr>
    </w:div>
    <w:div w:id="832141617">
      <w:bodyDiv w:val="1"/>
      <w:marLeft w:val="0"/>
      <w:marRight w:val="0"/>
      <w:marTop w:val="0"/>
      <w:marBottom w:val="0"/>
      <w:divBdr>
        <w:top w:val="none" w:sz="0" w:space="0" w:color="auto"/>
        <w:left w:val="none" w:sz="0" w:space="0" w:color="auto"/>
        <w:bottom w:val="none" w:sz="0" w:space="0" w:color="auto"/>
        <w:right w:val="none" w:sz="0" w:space="0" w:color="auto"/>
      </w:divBdr>
    </w:div>
    <w:div w:id="892738176">
      <w:bodyDiv w:val="1"/>
      <w:marLeft w:val="0"/>
      <w:marRight w:val="0"/>
      <w:marTop w:val="0"/>
      <w:marBottom w:val="0"/>
      <w:divBdr>
        <w:top w:val="none" w:sz="0" w:space="0" w:color="auto"/>
        <w:left w:val="none" w:sz="0" w:space="0" w:color="auto"/>
        <w:bottom w:val="none" w:sz="0" w:space="0" w:color="auto"/>
        <w:right w:val="none" w:sz="0" w:space="0" w:color="auto"/>
      </w:divBdr>
      <w:divsChild>
        <w:div w:id="645165256">
          <w:marLeft w:val="0"/>
          <w:marRight w:val="0"/>
          <w:marTop w:val="0"/>
          <w:marBottom w:val="0"/>
          <w:divBdr>
            <w:top w:val="single" w:sz="2" w:space="0" w:color="auto"/>
            <w:left w:val="single" w:sz="2" w:space="0" w:color="auto"/>
            <w:bottom w:val="single" w:sz="2" w:space="0" w:color="auto"/>
            <w:right w:val="single" w:sz="2" w:space="0" w:color="auto"/>
          </w:divBdr>
          <w:divsChild>
            <w:div w:id="830213482">
              <w:marLeft w:val="0"/>
              <w:marRight w:val="0"/>
              <w:marTop w:val="0"/>
              <w:marBottom w:val="0"/>
              <w:divBdr>
                <w:top w:val="single" w:sz="2" w:space="0" w:color="auto"/>
                <w:left w:val="single" w:sz="2" w:space="0" w:color="auto"/>
                <w:bottom w:val="single" w:sz="2" w:space="0" w:color="auto"/>
                <w:right w:val="single" w:sz="2" w:space="0" w:color="auto"/>
              </w:divBdr>
              <w:divsChild>
                <w:div w:id="16154761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042700280">
          <w:marLeft w:val="0"/>
          <w:marRight w:val="0"/>
          <w:marTop w:val="0"/>
          <w:marBottom w:val="0"/>
          <w:divBdr>
            <w:top w:val="single" w:sz="2" w:space="0" w:color="auto"/>
            <w:left w:val="single" w:sz="2" w:space="0" w:color="auto"/>
            <w:bottom w:val="single" w:sz="2" w:space="0" w:color="auto"/>
            <w:right w:val="single" w:sz="2" w:space="0" w:color="auto"/>
          </w:divBdr>
        </w:div>
      </w:divsChild>
    </w:div>
    <w:div w:id="909971831">
      <w:bodyDiv w:val="1"/>
      <w:marLeft w:val="0"/>
      <w:marRight w:val="0"/>
      <w:marTop w:val="0"/>
      <w:marBottom w:val="0"/>
      <w:divBdr>
        <w:top w:val="none" w:sz="0" w:space="0" w:color="auto"/>
        <w:left w:val="none" w:sz="0" w:space="0" w:color="auto"/>
        <w:bottom w:val="none" w:sz="0" w:space="0" w:color="auto"/>
        <w:right w:val="none" w:sz="0" w:space="0" w:color="auto"/>
      </w:divBdr>
    </w:div>
    <w:div w:id="912544634">
      <w:bodyDiv w:val="1"/>
      <w:marLeft w:val="0"/>
      <w:marRight w:val="0"/>
      <w:marTop w:val="0"/>
      <w:marBottom w:val="0"/>
      <w:divBdr>
        <w:top w:val="none" w:sz="0" w:space="0" w:color="auto"/>
        <w:left w:val="none" w:sz="0" w:space="0" w:color="auto"/>
        <w:bottom w:val="none" w:sz="0" w:space="0" w:color="auto"/>
        <w:right w:val="none" w:sz="0" w:space="0" w:color="auto"/>
      </w:divBdr>
    </w:div>
    <w:div w:id="967205783">
      <w:bodyDiv w:val="1"/>
      <w:marLeft w:val="0"/>
      <w:marRight w:val="0"/>
      <w:marTop w:val="0"/>
      <w:marBottom w:val="0"/>
      <w:divBdr>
        <w:top w:val="none" w:sz="0" w:space="0" w:color="auto"/>
        <w:left w:val="none" w:sz="0" w:space="0" w:color="auto"/>
        <w:bottom w:val="none" w:sz="0" w:space="0" w:color="auto"/>
        <w:right w:val="none" w:sz="0" w:space="0" w:color="auto"/>
      </w:divBdr>
    </w:div>
    <w:div w:id="1005550360">
      <w:bodyDiv w:val="1"/>
      <w:marLeft w:val="0"/>
      <w:marRight w:val="0"/>
      <w:marTop w:val="0"/>
      <w:marBottom w:val="0"/>
      <w:divBdr>
        <w:top w:val="none" w:sz="0" w:space="0" w:color="auto"/>
        <w:left w:val="none" w:sz="0" w:space="0" w:color="auto"/>
        <w:bottom w:val="none" w:sz="0" w:space="0" w:color="auto"/>
        <w:right w:val="none" w:sz="0" w:space="0" w:color="auto"/>
      </w:divBdr>
    </w:div>
    <w:div w:id="1171139866">
      <w:bodyDiv w:val="1"/>
      <w:marLeft w:val="0"/>
      <w:marRight w:val="0"/>
      <w:marTop w:val="0"/>
      <w:marBottom w:val="0"/>
      <w:divBdr>
        <w:top w:val="none" w:sz="0" w:space="0" w:color="auto"/>
        <w:left w:val="none" w:sz="0" w:space="0" w:color="auto"/>
        <w:bottom w:val="none" w:sz="0" w:space="0" w:color="auto"/>
        <w:right w:val="none" w:sz="0" w:space="0" w:color="auto"/>
      </w:divBdr>
      <w:divsChild>
        <w:div w:id="1402948213">
          <w:marLeft w:val="0"/>
          <w:marRight w:val="0"/>
          <w:marTop w:val="0"/>
          <w:marBottom w:val="0"/>
          <w:divBdr>
            <w:top w:val="single" w:sz="2" w:space="0" w:color="auto"/>
            <w:left w:val="single" w:sz="2" w:space="0" w:color="auto"/>
            <w:bottom w:val="single" w:sz="2" w:space="0" w:color="auto"/>
            <w:right w:val="single" w:sz="2" w:space="0" w:color="auto"/>
          </w:divBdr>
          <w:divsChild>
            <w:div w:id="1598292801">
              <w:marLeft w:val="0"/>
              <w:marRight w:val="0"/>
              <w:marTop w:val="0"/>
              <w:marBottom w:val="0"/>
              <w:divBdr>
                <w:top w:val="single" w:sz="2" w:space="0" w:color="auto"/>
                <w:left w:val="single" w:sz="2" w:space="0" w:color="auto"/>
                <w:bottom w:val="single" w:sz="2" w:space="0" w:color="auto"/>
                <w:right w:val="single" w:sz="2" w:space="0" w:color="auto"/>
              </w:divBdr>
              <w:divsChild>
                <w:div w:id="207357314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7792224">
          <w:marLeft w:val="0"/>
          <w:marRight w:val="0"/>
          <w:marTop w:val="0"/>
          <w:marBottom w:val="0"/>
          <w:divBdr>
            <w:top w:val="single" w:sz="2" w:space="0" w:color="auto"/>
            <w:left w:val="single" w:sz="2" w:space="0" w:color="auto"/>
            <w:bottom w:val="single" w:sz="2" w:space="0" w:color="auto"/>
            <w:right w:val="single" w:sz="2" w:space="0" w:color="auto"/>
          </w:divBdr>
        </w:div>
      </w:divsChild>
    </w:div>
    <w:div w:id="1177186925">
      <w:bodyDiv w:val="1"/>
      <w:marLeft w:val="0"/>
      <w:marRight w:val="0"/>
      <w:marTop w:val="0"/>
      <w:marBottom w:val="0"/>
      <w:divBdr>
        <w:top w:val="none" w:sz="0" w:space="0" w:color="auto"/>
        <w:left w:val="none" w:sz="0" w:space="0" w:color="auto"/>
        <w:bottom w:val="none" w:sz="0" w:space="0" w:color="auto"/>
        <w:right w:val="none" w:sz="0" w:space="0" w:color="auto"/>
      </w:divBdr>
    </w:div>
    <w:div w:id="1345208841">
      <w:bodyDiv w:val="1"/>
      <w:marLeft w:val="0"/>
      <w:marRight w:val="0"/>
      <w:marTop w:val="0"/>
      <w:marBottom w:val="0"/>
      <w:divBdr>
        <w:top w:val="none" w:sz="0" w:space="0" w:color="auto"/>
        <w:left w:val="none" w:sz="0" w:space="0" w:color="auto"/>
        <w:bottom w:val="none" w:sz="0" w:space="0" w:color="auto"/>
        <w:right w:val="none" w:sz="0" w:space="0" w:color="auto"/>
      </w:divBdr>
    </w:div>
    <w:div w:id="1417746746">
      <w:bodyDiv w:val="1"/>
      <w:marLeft w:val="0"/>
      <w:marRight w:val="0"/>
      <w:marTop w:val="0"/>
      <w:marBottom w:val="0"/>
      <w:divBdr>
        <w:top w:val="none" w:sz="0" w:space="0" w:color="auto"/>
        <w:left w:val="none" w:sz="0" w:space="0" w:color="auto"/>
        <w:bottom w:val="none" w:sz="0" w:space="0" w:color="auto"/>
        <w:right w:val="none" w:sz="0" w:space="0" w:color="auto"/>
      </w:divBdr>
    </w:div>
    <w:div w:id="1441950838">
      <w:bodyDiv w:val="1"/>
      <w:marLeft w:val="0"/>
      <w:marRight w:val="0"/>
      <w:marTop w:val="0"/>
      <w:marBottom w:val="0"/>
      <w:divBdr>
        <w:top w:val="none" w:sz="0" w:space="0" w:color="auto"/>
        <w:left w:val="none" w:sz="0" w:space="0" w:color="auto"/>
        <w:bottom w:val="none" w:sz="0" w:space="0" w:color="auto"/>
        <w:right w:val="none" w:sz="0" w:space="0" w:color="auto"/>
      </w:divBdr>
    </w:div>
    <w:div w:id="1495801783">
      <w:bodyDiv w:val="1"/>
      <w:marLeft w:val="0"/>
      <w:marRight w:val="0"/>
      <w:marTop w:val="0"/>
      <w:marBottom w:val="0"/>
      <w:divBdr>
        <w:top w:val="none" w:sz="0" w:space="0" w:color="auto"/>
        <w:left w:val="none" w:sz="0" w:space="0" w:color="auto"/>
        <w:bottom w:val="none" w:sz="0" w:space="0" w:color="auto"/>
        <w:right w:val="none" w:sz="0" w:space="0" w:color="auto"/>
      </w:divBdr>
      <w:divsChild>
        <w:div w:id="1183398938">
          <w:marLeft w:val="0"/>
          <w:marRight w:val="0"/>
          <w:marTop w:val="0"/>
          <w:marBottom w:val="0"/>
          <w:divBdr>
            <w:top w:val="single" w:sz="2" w:space="0" w:color="auto"/>
            <w:left w:val="single" w:sz="2" w:space="0" w:color="auto"/>
            <w:bottom w:val="single" w:sz="2" w:space="0" w:color="auto"/>
            <w:right w:val="single" w:sz="2" w:space="0" w:color="auto"/>
          </w:divBdr>
          <w:divsChild>
            <w:div w:id="1609849123">
              <w:marLeft w:val="0"/>
              <w:marRight w:val="0"/>
              <w:marTop w:val="0"/>
              <w:marBottom w:val="0"/>
              <w:divBdr>
                <w:top w:val="single" w:sz="2" w:space="0" w:color="auto"/>
                <w:left w:val="single" w:sz="2" w:space="0" w:color="auto"/>
                <w:bottom w:val="single" w:sz="2" w:space="0" w:color="auto"/>
                <w:right w:val="single" w:sz="2" w:space="0" w:color="auto"/>
              </w:divBdr>
              <w:divsChild>
                <w:div w:id="163455299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81451581">
          <w:marLeft w:val="0"/>
          <w:marRight w:val="0"/>
          <w:marTop w:val="0"/>
          <w:marBottom w:val="0"/>
          <w:divBdr>
            <w:top w:val="single" w:sz="2" w:space="0" w:color="auto"/>
            <w:left w:val="single" w:sz="2" w:space="0" w:color="auto"/>
            <w:bottom w:val="single" w:sz="2" w:space="0" w:color="auto"/>
            <w:right w:val="single" w:sz="2" w:space="0" w:color="auto"/>
          </w:divBdr>
        </w:div>
      </w:divsChild>
    </w:div>
    <w:div w:id="1562059864">
      <w:bodyDiv w:val="1"/>
      <w:marLeft w:val="0"/>
      <w:marRight w:val="0"/>
      <w:marTop w:val="0"/>
      <w:marBottom w:val="0"/>
      <w:divBdr>
        <w:top w:val="none" w:sz="0" w:space="0" w:color="auto"/>
        <w:left w:val="none" w:sz="0" w:space="0" w:color="auto"/>
        <w:bottom w:val="none" w:sz="0" w:space="0" w:color="auto"/>
        <w:right w:val="none" w:sz="0" w:space="0" w:color="auto"/>
      </w:divBdr>
      <w:divsChild>
        <w:div w:id="1496992528">
          <w:marLeft w:val="0"/>
          <w:marRight w:val="0"/>
          <w:marTop w:val="0"/>
          <w:marBottom w:val="0"/>
          <w:divBdr>
            <w:top w:val="single" w:sz="2" w:space="0" w:color="auto"/>
            <w:left w:val="single" w:sz="2" w:space="0" w:color="auto"/>
            <w:bottom w:val="single" w:sz="2" w:space="0" w:color="auto"/>
            <w:right w:val="single" w:sz="2" w:space="0" w:color="auto"/>
          </w:divBdr>
          <w:divsChild>
            <w:div w:id="959994582">
              <w:marLeft w:val="0"/>
              <w:marRight w:val="0"/>
              <w:marTop w:val="0"/>
              <w:marBottom w:val="0"/>
              <w:divBdr>
                <w:top w:val="single" w:sz="2" w:space="0" w:color="auto"/>
                <w:left w:val="single" w:sz="2" w:space="0" w:color="auto"/>
                <w:bottom w:val="single" w:sz="2" w:space="0" w:color="auto"/>
                <w:right w:val="single" w:sz="2" w:space="0" w:color="auto"/>
              </w:divBdr>
              <w:divsChild>
                <w:div w:id="74391306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020153882">
          <w:marLeft w:val="0"/>
          <w:marRight w:val="0"/>
          <w:marTop w:val="0"/>
          <w:marBottom w:val="0"/>
          <w:divBdr>
            <w:top w:val="single" w:sz="2" w:space="0" w:color="auto"/>
            <w:left w:val="single" w:sz="2" w:space="0" w:color="auto"/>
            <w:bottom w:val="single" w:sz="2" w:space="0" w:color="auto"/>
            <w:right w:val="single" w:sz="2" w:space="0" w:color="auto"/>
          </w:divBdr>
        </w:div>
      </w:divsChild>
    </w:div>
    <w:div w:id="1578326487">
      <w:bodyDiv w:val="1"/>
      <w:marLeft w:val="0"/>
      <w:marRight w:val="0"/>
      <w:marTop w:val="0"/>
      <w:marBottom w:val="0"/>
      <w:divBdr>
        <w:top w:val="none" w:sz="0" w:space="0" w:color="auto"/>
        <w:left w:val="none" w:sz="0" w:space="0" w:color="auto"/>
        <w:bottom w:val="none" w:sz="0" w:space="0" w:color="auto"/>
        <w:right w:val="none" w:sz="0" w:space="0" w:color="auto"/>
      </w:divBdr>
    </w:div>
    <w:div w:id="1670257730">
      <w:bodyDiv w:val="1"/>
      <w:marLeft w:val="0"/>
      <w:marRight w:val="0"/>
      <w:marTop w:val="0"/>
      <w:marBottom w:val="0"/>
      <w:divBdr>
        <w:top w:val="none" w:sz="0" w:space="0" w:color="auto"/>
        <w:left w:val="none" w:sz="0" w:space="0" w:color="auto"/>
        <w:bottom w:val="none" w:sz="0" w:space="0" w:color="auto"/>
        <w:right w:val="none" w:sz="0" w:space="0" w:color="auto"/>
      </w:divBdr>
    </w:div>
    <w:div w:id="1679694214">
      <w:bodyDiv w:val="1"/>
      <w:marLeft w:val="0"/>
      <w:marRight w:val="0"/>
      <w:marTop w:val="0"/>
      <w:marBottom w:val="0"/>
      <w:divBdr>
        <w:top w:val="none" w:sz="0" w:space="0" w:color="auto"/>
        <w:left w:val="none" w:sz="0" w:space="0" w:color="auto"/>
        <w:bottom w:val="none" w:sz="0" w:space="0" w:color="auto"/>
        <w:right w:val="none" w:sz="0" w:space="0" w:color="auto"/>
      </w:divBdr>
      <w:divsChild>
        <w:div w:id="1960917620">
          <w:marLeft w:val="0"/>
          <w:marRight w:val="0"/>
          <w:marTop w:val="0"/>
          <w:marBottom w:val="0"/>
          <w:divBdr>
            <w:top w:val="single" w:sz="2" w:space="0" w:color="auto"/>
            <w:left w:val="single" w:sz="2" w:space="0" w:color="auto"/>
            <w:bottom w:val="single" w:sz="2" w:space="0" w:color="auto"/>
            <w:right w:val="single" w:sz="2" w:space="0" w:color="auto"/>
          </w:divBdr>
          <w:divsChild>
            <w:div w:id="164057854">
              <w:marLeft w:val="0"/>
              <w:marRight w:val="0"/>
              <w:marTop w:val="0"/>
              <w:marBottom w:val="0"/>
              <w:divBdr>
                <w:top w:val="single" w:sz="2" w:space="0" w:color="auto"/>
                <w:left w:val="single" w:sz="2" w:space="0" w:color="auto"/>
                <w:bottom w:val="single" w:sz="2" w:space="0" w:color="auto"/>
                <w:right w:val="single" w:sz="2" w:space="0" w:color="auto"/>
              </w:divBdr>
              <w:divsChild>
                <w:div w:id="164491946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42919722">
          <w:marLeft w:val="0"/>
          <w:marRight w:val="0"/>
          <w:marTop w:val="0"/>
          <w:marBottom w:val="0"/>
          <w:divBdr>
            <w:top w:val="single" w:sz="2" w:space="0" w:color="auto"/>
            <w:left w:val="single" w:sz="2" w:space="0" w:color="auto"/>
            <w:bottom w:val="single" w:sz="2" w:space="0" w:color="auto"/>
            <w:right w:val="single" w:sz="2" w:space="0" w:color="auto"/>
          </w:divBdr>
        </w:div>
      </w:divsChild>
    </w:div>
    <w:div w:id="1704940184">
      <w:bodyDiv w:val="1"/>
      <w:marLeft w:val="0"/>
      <w:marRight w:val="0"/>
      <w:marTop w:val="0"/>
      <w:marBottom w:val="0"/>
      <w:divBdr>
        <w:top w:val="none" w:sz="0" w:space="0" w:color="auto"/>
        <w:left w:val="none" w:sz="0" w:space="0" w:color="auto"/>
        <w:bottom w:val="none" w:sz="0" w:space="0" w:color="auto"/>
        <w:right w:val="none" w:sz="0" w:space="0" w:color="auto"/>
      </w:divBdr>
    </w:div>
    <w:div w:id="1795248626">
      <w:bodyDiv w:val="1"/>
      <w:marLeft w:val="0"/>
      <w:marRight w:val="0"/>
      <w:marTop w:val="0"/>
      <w:marBottom w:val="0"/>
      <w:divBdr>
        <w:top w:val="none" w:sz="0" w:space="0" w:color="auto"/>
        <w:left w:val="none" w:sz="0" w:space="0" w:color="auto"/>
        <w:bottom w:val="none" w:sz="0" w:space="0" w:color="auto"/>
        <w:right w:val="none" w:sz="0" w:space="0" w:color="auto"/>
      </w:divBdr>
    </w:div>
    <w:div w:id="2033416624">
      <w:bodyDiv w:val="1"/>
      <w:marLeft w:val="0"/>
      <w:marRight w:val="0"/>
      <w:marTop w:val="0"/>
      <w:marBottom w:val="0"/>
      <w:divBdr>
        <w:top w:val="none" w:sz="0" w:space="0" w:color="auto"/>
        <w:left w:val="none" w:sz="0" w:space="0" w:color="auto"/>
        <w:bottom w:val="none" w:sz="0" w:space="0" w:color="auto"/>
        <w:right w:val="none" w:sz="0" w:space="0" w:color="auto"/>
      </w:divBdr>
    </w:div>
    <w:div w:id="2033913779">
      <w:bodyDiv w:val="1"/>
      <w:marLeft w:val="0"/>
      <w:marRight w:val="0"/>
      <w:marTop w:val="0"/>
      <w:marBottom w:val="0"/>
      <w:divBdr>
        <w:top w:val="none" w:sz="0" w:space="0" w:color="auto"/>
        <w:left w:val="none" w:sz="0" w:space="0" w:color="auto"/>
        <w:bottom w:val="none" w:sz="0" w:space="0" w:color="auto"/>
        <w:right w:val="none" w:sz="0" w:space="0" w:color="auto"/>
      </w:divBdr>
    </w:div>
    <w:div w:id="2131050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oogle.com/search?q=Visual+Bible+of+Jonah&amp;rlz=1C1GCEB_enCA1068CA1068&amp;oq=Visual+Bible+of+Jonah&amp;gs_lcrp=EgZjaHJvbWUyBggAEEUYOTIHCAEQIRigATIKCAIQIRgWGB0YHjIKCAMQIRgWGB0YHjIKCAQQIRgWGB0YHjIKCAUQIRgWGB0YHjIKCAYQIRgWGB0YHjIKCAcQIRgWGB0YHjIKCAgQIRgWGB0YHjIKCAkQIRgWGB0YHtIBCTE3NDI2ajBqN6gCALACAA&amp;sourceid=chrome&amp;ie=UTF-8" TargetMode="Externa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2892\OneDrive%20-%20The%20Salvation%20Army%20Canada%20and%20Bermuda\Documents\Custom%20Office%20Templates\Serm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Sermon Template.dotx</Template>
  <TotalTime>39</TotalTime>
  <Pages>30</Pages>
  <Words>10153</Words>
  <Characters>57878</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Pastor Laptop</dc:creator>
  <cp:keywords/>
  <dc:description/>
  <cp:lastModifiedBy>Doug Binner</cp:lastModifiedBy>
  <cp:revision>27</cp:revision>
  <dcterms:created xsi:type="dcterms:W3CDTF">2023-11-14T20:51:00Z</dcterms:created>
  <dcterms:modified xsi:type="dcterms:W3CDTF">2023-11-21T14:04:00Z</dcterms:modified>
</cp:coreProperties>
</file>